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9A979F" w14:textId="25419DFE" w:rsidR="004B1C68" w:rsidRPr="004B6819" w:rsidRDefault="004B1C68" w:rsidP="004B1C68">
      <w:pPr>
        <w:pStyle w:val="head-a"/>
        <w:rPr>
          <w:rStyle w:val="head-activityType"/>
          <w:color w:val="000000" w:themeColor="text1"/>
          <w:sz w:val="36"/>
          <w:szCs w:val="36"/>
        </w:rPr>
      </w:pPr>
      <w:r w:rsidRPr="004B6819">
        <w:rPr>
          <w:rStyle w:val="head-activityType"/>
          <w:color w:val="000000" w:themeColor="text1"/>
          <w:sz w:val="36"/>
          <w:szCs w:val="36"/>
        </w:rPr>
        <w:t xml:space="preserve">Unit </w:t>
      </w:r>
      <w:r w:rsidR="009A4CDC">
        <w:rPr>
          <w:rStyle w:val="head-activityType"/>
          <w:color w:val="000000" w:themeColor="text1"/>
          <w:sz w:val="36"/>
          <w:szCs w:val="36"/>
        </w:rPr>
        <w:t>9</w:t>
      </w:r>
      <w:bookmarkStart w:id="0" w:name="_GoBack"/>
      <w:bookmarkEnd w:id="0"/>
      <w:r w:rsidRPr="004B6819">
        <w:rPr>
          <w:rStyle w:val="head-activityType"/>
          <w:color w:val="000000" w:themeColor="text1"/>
          <w:sz w:val="36"/>
          <w:szCs w:val="36"/>
        </w:rPr>
        <w:t xml:space="preserve"> </w:t>
      </w:r>
      <w:r w:rsidR="00664C86" w:rsidRPr="004B6819">
        <w:rPr>
          <w:rStyle w:val="head-activityType"/>
          <w:color w:val="000000" w:themeColor="text1"/>
          <w:sz w:val="36"/>
          <w:szCs w:val="36"/>
        </w:rPr>
        <w:t>t</w:t>
      </w:r>
      <w:r w:rsidRPr="004B6819">
        <w:rPr>
          <w:rStyle w:val="head-activityType"/>
          <w:color w:val="000000" w:themeColor="text1"/>
          <w:sz w:val="36"/>
          <w:szCs w:val="36"/>
        </w:rPr>
        <w:t>est</w:t>
      </w:r>
    </w:p>
    <w:p w14:paraId="6C55B541" w14:textId="11D3758B" w:rsidR="005E0241" w:rsidRPr="00CD2C04" w:rsidRDefault="004B6819" w:rsidP="004B6819">
      <w:pPr>
        <w:pStyle w:val="head-a"/>
        <w:spacing w:after="240"/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923969F" wp14:editId="6F4B2A51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A887FB" w14:textId="77777777" w:rsidR="004B6819" w:rsidRPr="00E63C15" w:rsidRDefault="004B6819" w:rsidP="004B6819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E63C15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Vocabulary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923969F" id="Rounded Rectangle 3" o:spid="_x0000_s1026" style="position:absolute;margin-left:0;margin-top:-.05pt;width:117.35pt;height:21.6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" fillcolor="#7f7f7f [1612]" stroked="f" strokeweight="1pt">
                <v:stroke joinstyle="miter"/>
                <v:textbox inset="0,0,0,0">
                  <w:txbxContent>
                    <w:p w14:paraId="70A887FB" w14:textId="77777777" w:rsidR="004B6819" w:rsidRPr="00E63C15" w:rsidRDefault="004B6819" w:rsidP="004B6819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E63C15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Vocabulary</w:t>
                      </w:r>
                    </w:p>
                  </w:txbxContent>
                </v:textbox>
              </v:roundrect>
            </w:pict>
          </mc:Fallback>
        </mc:AlternateContent>
      </w:r>
      <w:r w:rsidR="005E0241">
        <w:t>Vocabulary</w:t>
      </w:r>
    </w:p>
    <w:p w14:paraId="13090CD7" w14:textId="32FEA2FE" w:rsidR="0045796A" w:rsidRDefault="0045796A" w:rsidP="0045796A">
      <w:pPr>
        <w:pStyle w:val="instruction"/>
      </w:pPr>
      <w:r>
        <w:t>1</w:t>
      </w:r>
      <w:r>
        <w:tab/>
      </w:r>
      <w:r w:rsidR="009A4CDC" w:rsidRPr="003A61EA">
        <w:t xml:space="preserve">Look and </w:t>
      </w:r>
      <w:r w:rsidR="00C46680">
        <w:t>write</w:t>
      </w:r>
      <w:r w:rsidR="009A4CDC" w:rsidRPr="003A61EA">
        <w:t>.</w:t>
      </w:r>
    </w:p>
    <w:p w14:paraId="5D3E54B1" w14:textId="594DCA2A" w:rsidR="0045796A" w:rsidRDefault="009A4CDC" w:rsidP="009A4CDC">
      <w:pPr>
        <w:pStyle w:val="wordpool-text"/>
        <w:ind w:right="1597"/>
      </w:pPr>
      <w:r w:rsidRPr="003A61EA">
        <w:t>garden</w:t>
      </w:r>
      <w:r w:rsidRPr="002D2043">
        <w:t> </w:t>
      </w:r>
      <w:r w:rsidRPr="003A61EA">
        <w:t>kitchen</w:t>
      </w:r>
      <w:r w:rsidRPr="002D2043">
        <w:t> </w:t>
      </w:r>
      <w:r w:rsidRPr="003A61EA">
        <w:t>dining room</w:t>
      </w:r>
      <w:r w:rsidRPr="002D2043">
        <w:t> </w:t>
      </w:r>
      <w:r w:rsidRPr="003A61EA">
        <w:t>living room</w:t>
      </w:r>
      <w:r w:rsidRPr="002D2043">
        <w:t> </w:t>
      </w:r>
      <w:r w:rsidRPr="003A61EA">
        <w:t>bathroom</w:t>
      </w:r>
      <w:r w:rsidRPr="002D2043">
        <w:t> </w:t>
      </w:r>
      <w:r w:rsidRPr="003A61EA">
        <w:t>bedroom</w:t>
      </w:r>
    </w:p>
    <w:p w14:paraId="36C381E1" w14:textId="6DBFBA5F" w:rsidR="009A4CDC" w:rsidRPr="009A4CDC" w:rsidRDefault="00C46680" w:rsidP="009A4CDC">
      <w:pPr>
        <w:pStyle w:val="activity-numbered"/>
        <w:spacing w:line="240" w:lineRule="auto"/>
        <w:rPr>
          <w:rStyle w:val="marks-frame"/>
          <w:rFonts w:asciiTheme="minorHAnsi" w:hAnsiTheme="minorHAnsi"/>
          <w:b w:val="0"/>
          <w:sz w:val="28"/>
          <w:bdr w:val="none" w:sz="0" w:space="0" w:color="auto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39E958F7" wp14:editId="5CD7336C">
                <wp:simplePos x="0" y="0"/>
                <wp:positionH relativeFrom="column">
                  <wp:posOffset>221742</wp:posOffset>
                </wp:positionH>
                <wp:positionV relativeFrom="paragraph">
                  <wp:posOffset>850646</wp:posOffset>
                </wp:positionV>
                <wp:extent cx="4925695" cy="2994025"/>
                <wp:effectExtent l="0" t="0" r="1905" b="15875"/>
                <wp:wrapNone/>
                <wp:docPr id="41" name="Group 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25695" cy="2994025"/>
                          <a:chOff x="0" y="0"/>
                          <a:chExt cx="4926168" cy="2994025"/>
                        </a:xfrm>
                      </wpg:grpSpPr>
                      <wpg:grpSp>
                        <wpg:cNvPr id="18" name="Group 18"/>
                        <wpg:cNvGrpSpPr/>
                        <wpg:grpSpPr>
                          <a:xfrm>
                            <a:off x="749808" y="0"/>
                            <a:ext cx="2820670" cy="2994025"/>
                            <a:chOff x="0" y="0"/>
                            <a:chExt cx="2820839" cy="2994604"/>
                          </a:xfrm>
                        </wpg:grpSpPr>
                        <wps:wsp>
                          <wps:cNvPr id="5" name="Oval 5"/>
                          <wps:cNvSpPr/>
                          <wps:spPr>
                            <a:xfrm>
                              <a:off x="0" y="0"/>
                              <a:ext cx="287951" cy="28798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4CC7BF50" w14:textId="77777777" w:rsidR="00130F39" w:rsidRPr="00B76D10" w:rsidRDefault="00130F39" w:rsidP="00130F39">
                                <w:pPr>
                                  <w:jc w:val="center"/>
                                  <w:rPr>
                                    <w:b/>
                                    <w:color w:val="FFFFFF" w:themeColor="background1"/>
                                  </w:rPr>
                                </w:pPr>
                                <w:r w:rsidRPr="00B76D10">
                                  <w:rPr>
                                    <w:b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" name="Oval 13"/>
                          <wps:cNvSpPr/>
                          <wps:spPr>
                            <a:xfrm>
                              <a:off x="713232" y="54864"/>
                              <a:ext cx="287951" cy="28798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62CBBBDE" w14:textId="77777777" w:rsidR="00130F39" w:rsidRPr="00B76D10" w:rsidRDefault="00130F39" w:rsidP="00130F39">
                                <w:pPr>
                                  <w:jc w:val="center"/>
                                  <w:rPr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" name="Oval 14"/>
                          <wps:cNvSpPr/>
                          <wps:spPr>
                            <a:xfrm>
                              <a:off x="283464" y="1188720"/>
                              <a:ext cx="287951" cy="28798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5536709D" w14:textId="77777777" w:rsidR="00130F39" w:rsidRPr="00B76D10" w:rsidRDefault="00130F39" w:rsidP="00130F39">
                                <w:pPr>
                                  <w:jc w:val="center"/>
                                  <w:rPr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" name="Oval 15"/>
                          <wps:cNvSpPr/>
                          <wps:spPr>
                            <a:xfrm>
                              <a:off x="2532888" y="2048256"/>
                              <a:ext cx="287951" cy="28798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06F928B4" w14:textId="77777777" w:rsidR="00130F39" w:rsidRPr="00B76D10" w:rsidRDefault="00130F39" w:rsidP="00130F39">
                                <w:pPr>
                                  <w:jc w:val="center"/>
                                  <w:rPr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" name="Oval 16"/>
                          <wps:cNvSpPr/>
                          <wps:spPr>
                            <a:xfrm>
                              <a:off x="1353312" y="1216152"/>
                              <a:ext cx="287951" cy="28798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228CA033" w14:textId="77777777" w:rsidR="00130F39" w:rsidRPr="00B76D10" w:rsidRDefault="00130F39" w:rsidP="00130F39">
                                <w:pPr>
                                  <w:jc w:val="center"/>
                                  <w:rPr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" name="Oval 17"/>
                          <wps:cNvSpPr/>
                          <wps:spPr>
                            <a:xfrm>
                              <a:off x="1901952" y="2706624"/>
                              <a:ext cx="287951" cy="28798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4AB3FCE5" w14:textId="77777777" w:rsidR="00130F39" w:rsidRPr="00B76D10" w:rsidRDefault="00130F39" w:rsidP="00130F39">
                                <w:pPr>
                                  <w:jc w:val="center"/>
                                  <w:rPr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" name="Text Box 1"/>
                        <wps:cNvSpPr txBox="1"/>
                        <wps:spPr>
                          <a:xfrm>
                            <a:off x="1810512" y="73152"/>
                            <a:ext cx="1296000" cy="216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77FC8D78" w14:textId="77777777" w:rsidR="009D3580" w:rsidRPr="00934D85" w:rsidRDefault="009D3580" w:rsidP="009D3580">
                              <w:r w:rsidRPr="004C2303">
                                <w:rPr>
                                  <w:rStyle w:val="wol"/>
                                </w:rPr>
                                <w:t>                                 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7200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Text Box 19"/>
                        <wps:cNvSpPr txBox="1"/>
                        <wps:spPr>
                          <a:xfrm>
                            <a:off x="0" y="896112"/>
                            <a:ext cx="1296000" cy="216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37807AD3" w14:textId="77777777" w:rsidR="009D3580" w:rsidRPr="00934D85" w:rsidRDefault="009D3580" w:rsidP="009D3580">
                              <w:r w:rsidRPr="004C2303">
                                <w:rPr>
                                  <w:rStyle w:val="wol"/>
                                </w:rPr>
                                <w:t>                                 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7200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Text Box 20"/>
                        <wps:cNvSpPr txBox="1"/>
                        <wps:spPr>
                          <a:xfrm>
                            <a:off x="3630168" y="2093976"/>
                            <a:ext cx="1296000" cy="216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CA746D6" w14:textId="77777777" w:rsidR="009D3580" w:rsidRPr="00934D85" w:rsidRDefault="009D3580" w:rsidP="009D3580">
                              <w:r w:rsidRPr="004C2303">
                                <w:rPr>
                                  <w:rStyle w:val="wol"/>
                                </w:rPr>
                                <w:t>                                 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7200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Text Box 21"/>
                        <wps:cNvSpPr txBox="1"/>
                        <wps:spPr>
                          <a:xfrm>
                            <a:off x="2990088" y="2752344"/>
                            <a:ext cx="1296000" cy="216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9B74C1B" w14:textId="77777777" w:rsidR="009D3580" w:rsidRPr="00934D85" w:rsidRDefault="009D3580" w:rsidP="009D3580">
                              <w:r w:rsidRPr="004C2303">
                                <w:rPr>
                                  <w:rStyle w:val="wol"/>
                                </w:rPr>
                                <w:t>                                 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7200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Text Box 38"/>
                        <wps:cNvSpPr txBox="1"/>
                        <wps:spPr>
                          <a:xfrm>
                            <a:off x="777240" y="2185416"/>
                            <a:ext cx="1152144" cy="4023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52699445" w14:textId="6F6EBA98" w:rsidR="009D3580" w:rsidRDefault="009D3580" w:rsidP="009D3580">
                              <w:pPr>
                                <w:rPr>
                                  <w:rStyle w:val="wol"/>
                                </w:rPr>
                              </w:pPr>
                              <w:r>
                                <w:rPr>
                                  <w:rStyle w:val="wol"/>
                                </w:rPr>
                                <w:t>                    </w:t>
                              </w:r>
                              <w:r w:rsidRPr="004C2303">
                                <w:rPr>
                                  <w:rStyle w:val="wol"/>
                                </w:rPr>
                                <w:t>         </w:t>
                              </w:r>
                            </w:p>
                            <w:p w14:paraId="6ECFF9AD" w14:textId="4BEB1529" w:rsidR="009D3580" w:rsidRPr="00934D85" w:rsidRDefault="009D3580" w:rsidP="009D3580">
                              <w:r>
                                <w:rPr>
                                  <w:rStyle w:val="wol"/>
                                </w:rPr>
                                <w:t>                 </w:t>
                              </w:r>
                              <w:r w:rsidRPr="004C2303">
                                <w:rPr>
                                  <w:rStyle w:val="wol"/>
                                </w:rPr>
                                <w:t>            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7200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Text Box 40"/>
                        <wps:cNvSpPr txBox="1"/>
                        <wps:spPr>
                          <a:xfrm>
                            <a:off x="2322565" y="813351"/>
                            <a:ext cx="1152144" cy="4023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35673717" w14:textId="77777777" w:rsidR="009D3580" w:rsidRDefault="009D3580" w:rsidP="009D3580">
                              <w:pPr>
                                <w:rPr>
                                  <w:rStyle w:val="wol"/>
                                </w:rPr>
                              </w:pPr>
                              <w:r>
                                <w:rPr>
                                  <w:rStyle w:val="wol"/>
                                </w:rPr>
                                <w:t>                    </w:t>
                              </w:r>
                              <w:r w:rsidRPr="004C2303">
                                <w:rPr>
                                  <w:rStyle w:val="wol"/>
                                </w:rPr>
                                <w:t>         </w:t>
                              </w:r>
                            </w:p>
                            <w:p w14:paraId="53B94D0A" w14:textId="77777777" w:rsidR="009D3580" w:rsidRPr="00934D85" w:rsidRDefault="009D3580" w:rsidP="009D3580">
                              <w:r>
                                <w:rPr>
                                  <w:rStyle w:val="wol"/>
                                </w:rPr>
                                <w:t>                 </w:t>
                              </w:r>
                              <w:r w:rsidRPr="004C2303">
                                <w:rPr>
                                  <w:rStyle w:val="wol"/>
                                </w:rPr>
                                <w:t>            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7200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E958F7" id="Group 41" o:spid="_x0000_s1027" style="position:absolute;left:0;text-align:left;margin-left:17.45pt;margin-top:67pt;width:387.85pt;height:235.75pt;z-index:251738112" coordsize="49261,299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">
                <v:group id="Group 18" o:spid="_x0000_s1028" style="position:absolute;left:7498;width:28206;height:29940" coordsize="28208,2994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">
                  <v:oval id="Oval 5" o:spid="_x0000_s1029" style="position:absolute;width:2879;height:287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" fillcolor="black [3213]" strokecolor="white [3212]" strokeweight="1pt">
                    <v:stroke joinstyle="miter"/>
                    <v:textbox inset="0,0,0,0">
                      <w:txbxContent>
                        <w:p w14:paraId="4CC7BF50" w14:textId="77777777" w:rsidR="00130F39" w:rsidRPr="00B76D10" w:rsidRDefault="00130F39" w:rsidP="00130F39">
                          <w:pPr>
                            <w:jc w:val="center"/>
                            <w:rPr>
                              <w:b/>
                              <w:color w:val="FFFFFF" w:themeColor="background1"/>
                            </w:rPr>
                          </w:pPr>
                          <w:r w:rsidRPr="00B76D10">
                            <w:rPr>
                              <w:b/>
                            </w:rPr>
                            <w:t>1</w:t>
                          </w:r>
                        </w:p>
                      </w:txbxContent>
                    </v:textbox>
                  </v:oval>
                  <v:oval id="Oval 13" o:spid="_x0000_s1030" style="position:absolute;left:7132;top:548;width:2879;height:288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" fillcolor="black [3213]" strokecolor="white [3212]" strokeweight="1pt">
                    <v:stroke joinstyle="miter"/>
                    <v:textbox inset="0,0,0,0">
                      <w:txbxContent>
                        <w:p w14:paraId="62CBBBDE" w14:textId="77777777" w:rsidR="00130F39" w:rsidRPr="00B76D10" w:rsidRDefault="00130F39" w:rsidP="00130F39">
                          <w:pPr>
                            <w:jc w:val="center"/>
                            <w:rPr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b/>
                            </w:rPr>
                            <w:t>2</w:t>
                          </w:r>
                        </w:p>
                      </w:txbxContent>
                    </v:textbox>
                  </v:oval>
                  <v:oval id="Oval 14" o:spid="_x0000_s1031" style="position:absolute;left:2834;top:11887;width:2880;height:288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" fillcolor="black [3213]" strokecolor="white [3212]" strokeweight="1pt">
                    <v:stroke joinstyle="miter"/>
                    <v:textbox inset="0,0,0,0">
                      <w:txbxContent>
                        <w:p w14:paraId="5536709D" w14:textId="77777777" w:rsidR="00130F39" w:rsidRPr="00B76D10" w:rsidRDefault="00130F39" w:rsidP="00130F39">
                          <w:pPr>
                            <w:jc w:val="center"/>
                            <w:rPr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b/>
                            </w:rPr>
                            <w:t>3</w:t>
                          </w:r>
                        </w:p>
                      </w:txbxContent>
                    </v:textbox>
                  </v:oval>
                  <v:oval id="Oval 15" o:spid="_x0000_s1032" style="position:absolute;left:25328;top:20482;width:2880;height:288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" fillcolor="black [3213]" strokecolor="white [3212]" strokeweight="1pt">
                    <v:stroke joinstyle="miter"/>
                    <v:textbox inset="0,0,0,0">
                      <w:txbxContent>
                        <w:p w14:paraId="06F928B4" w14:textId="77777777" w:rsidR="00130F39" w:rsidRPr="00B76D10" w:rsidRDefault="00130F39" w:rsidP="00130F39">
                          <w:pPr>
                            <w:jc w:val="center"/>
                            <w:rPr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b/>
                            </w:rPr>
                            <w:t>5</w:t>
                          </w:r>
                        </w:p>
                      </w:txbxContent>
                    </v:textbox>
                  </v:oval>
                  <v:oval id="Oval 16" o:spid="_x0000_s1033" style="position:absolute;left:13533;top:12161;width:2879;height:288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" fillcolor="black [3213]" strokecolor="white [3212]" strokeweight="1pt">
                    <v:stroke joinstyle="miter"/>
                    <v:textbox inset="0,0,0,0">
                      <w:txbxContent>
                        <w:p w14:paraId="228CA033" w14:textId="77777777" w:rsidR="00130F39" w:rsidRPr="00B76D10" w:rsidRDefault="00130F39" w:rsidP="00130F39">
                          <w:pPr>
                            <w:jc w:val="center"/>
                            <w:rPr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b/>
                            </w:rPr>
                            <w:t>4</w:t>
                          </w:r>
                        </w:p>
                      </w:txbxContent>
                    </v:textbox>
                  </v:oval>
                  <v:oval id="Oval 17" o:spid="_x0000_s1034" style="position:absolute;left:19019;top:27066;width:2880;height:288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" fillcolor="black [3213]" strokecolor="white [3212]" strokeweight="1pt">
                    <v:stroke joinstyle="miter"/>
                    <v:textbox inset="0,0,0,0">
                      <w:txbxContent>
                        <w:p w14:paraId="4AB3FCE5" w14:textId="77777777" w:rsidR="00130F39" w:rsidRPr="00B76D10" w:rsidRDefault="00130F39" w:rsidP="00130F39">
                          <w:pPr>
                            <w:jc w:val="center"/>
                            <w:rPr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b/>
                            </w:rPr>
                            <w:t>6</w:t>
                          </w:r>
                        </w:p>
                      </w:txbxContent>
                    </v:textbox>
                  </v:oval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" o:spid="_x0000_s1035" type="#_x0000_t202" style="position:absolute;left:18105;top:731;width:12960;height:216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" fillcolor="white [3212]" stroked="f" strokeweight=".5pt">
                  <v:textbox inset="2mm,0,0,0">
                    <w:txbxContent>
                      <w:p w14:paraId="77FC8D78" w14:textId="77777777" w:rsidR="009D3580" w:rsidRPr="00934D85" w:rsidRDefault="009D3580" w:rsidP="009D3580">
                        <w:r w:rsidRPr="004C2303">
                          <w:rPr>
                            <w:rStyle w:val="wol"/>
                          </w:rPr>
                          <w:t>                                 </w:t>
                        </w:r>
                      </w:p>
                    </w:txbxContent>
                  </v:textbox>
                </v:shape>
                <v:shape id="Text Box 19" o:spid="_x0000_s1036" type="#_x0000_t202" style="position:absolute;top:8961;width:12960;height:216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" fillcolor="white [3212]" stroked="f" strokeweight=".5pt">
                  <v:textbox inset="2mm,0,0,0">
                    <w:txbxContent>
                      <w:p w14:paraId="37807AD3" w14:textId="77777777" w:rsidR="009D3580" w:rsidRPr="00934D85" w:rsidRDefault="009D3580" w:rsidP="009D3580">
                        <w:r w:rsidRPr="004C2303">
                          <w:rPr>
                            <w:rStyle w:val="wol"/>
                          </w:rPr>
                          <w:t>                                 </w:t>
                        </w:r>
                      </w:p>
                    </w:txbxContent>
                  </v:textbox>
                </v:shape>
                <v:shape id="Text Box 20" o:spid="_x0000_s1037" type="#_x0000_t202" style="position:absolute;left:36301;top:20939;width:12960;height:216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" fillcolor="white [3212]" stroked="f" strokeweight=".5pt">
                  <v:textbox inset="2mm,0,0,0">
                    <w:txbxContent>
                      <w:p w14:paraId="1CA746D6" w14:textId="77777777" w:rsidR="009D3580" w:rsidRPr="00934D85" w:rsidRDefault="009D3580" w:rsidP="009D3580">
                        <w:r w:rsidRPr="004C2303">
                          <w:rPr>
                            <w:rStyle w:val="wol"/>
                          </w:rPr>
                          <w:t>                                 </w:t>
                        </w:r>
                      </w:p>
                    </w:txbxContent>
                  </v:textbox>
                </v:shape>
                <v:shape id="Text Box 21" o:spid="_x0000_s1038" type="#_x0000_t202" style="position:absolute;left:29900;top:27523;width:12960;height:216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" fillcolor="white [3212]" stroked="f" strokeweight=".5pt">
                  <v:textbox inset="2mm,0,0,0">
                    <w:txbxContent>
                      <w:p w14:paraId="19B74C1B" w14:textId="77777777" w:rsidR="009D3580" w:rsidRPr="00934D85" w:rsidRDefault="009D3580" w:rsidP="009D3580">
                        <w:r w:rsidRPr="004C2303">
                          <w:rPr>
                            <w:rStyle w:val="wol"/>
                          </w:rPr>
                          <w:t>                                 </w:t>
                        </w:r>
                      </w:p>
                    </w:txbxContent>
                  </v:textbox>
                </v:shape>
                <v:shape id="Text Box 38" o:spid="_x0000_s1039" type="#_x0000_t202" style="position:absolute;left:7772;top:21854;width:11521;height:402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" fillcolor="white [3212]" stroked="f" strokeweight=".5pt">
                  <v:textbox inset="2mm,0,0,0">
                    <w:txbxContent>
                      <w:p w14:paraId="52699445" w14:textId="6F6EBA98" w:rsidR="009D3580" w:rsidRDefault="009D3580" w:rsidP="009D3580">
                        <w:pPr>
                          <w:rPr>
                            <w:rStyle w:val="wol"/>
                          </w:rPr>
                        </w:pPr>
                        <w:r>
                          <w:rPr>
                            <w:rStyle w:val="wol"/>
                          </w:rPr>
                          <w:t>                    </w:t>
                        </w:r>
                        <w:r w:rsidRPr="004C2303">
                          <w:rPr>
                            <w:rStyle w:val="wol"/>
                          </w:rPr>
                          <w:t>         </w:t>
                        </w:r>
                      </w:p>
                      <w:p w14:paraId="6ECFF9AD" w14:textId="4BEB1529" w:rsidR="009D3580" w:rsidRPr="00934D85" w:rsidRDefault="009D3580" w:rsidP="009D3580">
                        <w:r>
                          <w:rPr>
                            <w:rStyle w:val="wol"/>
                          </w:rPr>
                          <w:t>                 </w:t>
                        </w:r>
                        <w:r w:rsidRPr="004C2303">
                          <w:rPr>
                            <w:rStyle w:val="wol"/>
                          </w:rPr>
                          <w:t>            </w:t>
                        </w:r>
                      </w:p>
                    </w:txbxContent>
                  </v:textbox>
                </v:shape>
                <v:shape id="Text Box 40" o:spid="_x0000_s1040" type="#_x0000_t202" style="position:absolute;left:23225;top:8133;width:11522;height:402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" fillcolor="white [3212]" stroked="f" strokeweight=".5pt">
                  <v:textbox inset="2mm,0,0,0">
                    <w:txbxContent>
                      <w:p w14:paraId="35673717" w14:textId="77777777" w:rsidR="009D3580" w:rsidRDefault="009D3580" w:rsidP="009D3580">
                        <w:pPr>
                          <w:rPr>
                            <w:rStyle w:val="wol"/>
                          </w:rPr>
                        </w:pPr>
                        <w:r>
                          <w:rPr>
                            <w:rStyle w:val="wol"/>
                          </w:rPr>
                          <w:t>                    </w:t>
                        </w:r>
                        <w:r w:rsidRPr="004C2303">
                          <w:rPr>
                            <w:rStyle w:val="wol"/>
                          </w:rPr>
                          <w:t>         </w:t>
                        </w:r>
                      </w:p>
                      <w:p w14:paraId="53B94D0A" w14:textId="77777777" w:rsidR="009D3580" w:rsidRPr="00934D85" w:rsidRDefault="009D3580" w:rsidP="009D3580">
                        <w:r>
                          <w:rPr>
                            <w:rStyle w:val="wol"/>
                          </w:rPr>
                          <w:t>                 </w:t>
                        </w:r>
                        <w:r w:rsidRPr="004C2303">
                          <w:rPr>
                            <w:rStyle w:val="wol"/>
                          </w:rPr>
                          <w:t>            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A4CDC">
        <w:rPr>
          <w:noProof/>
        </w:rPr>
        <w:drawing>
          <wp:inline distT="0" distB="0" distL="0" distR="0" wp14:anchorId="3BE38BD3" wp14:editId="4ECFDBEC">
            <wp:extent cx="4535424" cy="3970929"/>
            <wp:effectExtent l="0" t="0" r="0" b="444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WC1SU9a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48109" cy="3982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863F1F" w14:textId="1F69BEA5" w:rsidR="0045796A" w:rsidRDefault="0045796A" w:rsidP="0045796A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6 </w:t>
      </w:r>
    </w:p>
    <w:p w14:paraId="66083E70" w14:textId="24512C69" w:rsidR="0045796A" w:rsidRPr="0045796A" w:rsidRDefault="0045796A" w:rsidP="009A4CDC">
      <w:pPr>
        <w:pStyle w:val="instruction"/>
      </w:pPr>
      <w:r>
        <w:t>2</w:t>
      </w:r>
      <w:r>
        <w:tab/>
      </w:r>
      <w:r w:rsidR="009A4CDC" w:rsidRPr="003A61EA">
        <w:t>Look and number.</w:t>
      </w:r>
    </w:p>
    <w:tbl>
      <w:tblPr>
        <w:tblW w:w="9355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8"/>
        <w:gridCol w:w="2778"/>
        <w:gridCol w:w="170"/>
        <w:gridCol w:w="3629"/>
      </w:tblGrid>
      <w:tr w:rsidR="009A4CDC" w14:paraId="419D150E" w14:textId="77777777" w:rsidTr="00331079">
        <w:trPr>
          <w:cantSplit/>
          <w:trHeight w:val="1757"/>
        </w:trPr>
        <w:tc>
          <w:tcPr>
            <w:tcW w:w="2778" w:type="dxa"/>
            <w:vAlign w:val="center"/>
          </w:tcPr>
          <w:p w14:paraId="5B4985E3" w14:textId="77777777" w:rsidR="009A4CDC" w:rsidRDefault="009A4CDC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D6E61AC" wp14:editId="37ECFAD3">
                  <wp:extent cx="740537" cy="942503"/>
                  <wp:effectExtent l="0" t="0" r="0" b="0"/>
                  <wp:docPr id="102631515" name="Picture 1026315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8589" cy="9527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2EA24B2E" w14:textId="77777777" w:rsidR="009A4CDC" w:rsidRDefault="009A4CDC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F2DC80A" wp14:editId="195F52BC">
                  <wp:extent cx="1303651" cy="960120"/>
                  <wp:effectExtent l="0" t="0" r="5080" b="5080"/>
                  <wp:docPr id="102631516" name="Picture 1026315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9409" cy="971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232AE4E7" w14:textId="77777777" w:rsidR="009A4CDC" w:rsidRPr="00117BF5" w:rsidRDefault="009A4CDC" w:rsidP="00331079">
            <w:pPr>
              <w:pStyle w:val="activity-numbered--table"/>
            </w:pPr>
          </w:p>
        </w:tc>
        <w:tc>
          <w:tcPr>
            <w:tcW w:w="3629" w:type="dxa"/>
            <w:vMerge w:val="restart"/>
            <w:tcMar>
              <w:left w:w="113" w:type="dxa"/>
            </w:tcMar>
          </w:tcPr>
          <w:p w14:paraId="3A3BD690" w14:textId="77777777" w:rsidR="009A4CDC" w:rsidRPr="003A61EA" w:rsidRDefault="009A4CDC" w:rsidP="009A4CDC">
            <w:pPr>
              <w:pStyle w:val="activity-numbered--table"/>
              <w:rPr>
                <w:rStyle w:val="wol"/>
              </w:rPr>
            </w:pPr>
            <w:r w:rsidRPr="003A61EA">
              <w:t xml:space="preserve">wardrobe </w:t>
            </w:r>
            <w:r w:rsidRPr="003A61EA">
              <w:rPr>
                <w:rStyle w:val="wol"/>
              </w:rPr>
              <w:t>     </w:t>
            </w:r>
          </w:p>
          <w:p w14:paraId="24A334D8" w14:textId="77777777" w:rsidR="009A4CDC" w:rsidRPr="003A61EA" w:rsidRDefault="009A4CDC" w:rsidP="009A4CDC">
            <w:pPr>
              <w:pStyle w:val="activity-numbered--table"/>
              <w:rPr>
                <w:rStyle w:val="wol"/>
              </w:rPr>
            </w:pPr>
            <w:r w:rsidRPr="003A61EA">
              <w:t xml:space="preserve">floor </w:t>
            </w:r>
            <w:r w:rsidRPr="003A61EA">
              <w:rPr>
                <w:rStyle w:val="wol"/>
              </w:rPr>
              <w:t>     </w:t>
            </w:r>
          </w:p>
          <w:p w14:paraId="242F16D7" w14:textId="77777777" w:rsidR="009A4CDC" w:rsidRPr="003A61EA" w:rsidRDefault="009A4CDC" w:rsidP="009A4CDC">
            <w:pPr>
              <w:pStyle w:val="activity-numbered--table"/>
              <w:rPr>
                <w:rStyle w:val="wol"/>
              </w:rPr>
            </w:pPr>
            <w:r w:rsidRPr="003A61EA">
              <w:t xml:space="preserve">bed </w:t>
            </w:r>
            <w:r w:rsidRPr="003A61EA">
              <w:rPr>
                <w:rStyle w:val="wol"/>
              </w:rPr>
              <w:t>     </w:t>
            </w:r>
          </w:p>
          <w:p w14:paraId="71A427F0" w14:textId="3D8BFDD0" w:rsidR="009A4CDC" w:rsidRPr="001F1EEA" w:rsidRDefault="009A4CDC" w:rsidP="009A4CDC">
            <w:pPr>
              <w:pStyle w:val="activity-numbered--table"/>
              <w:rPr>
                <w:u w:val="single" w:color="000000"/>
              </w:rPr>
            </w:pPr>
            <w:r w:rsidRPr="003A61EA">
              <w:t xml:space="preserve">bookcase </w:t>
            </w:r>
            <w:r w:rsidRPr="003A61EA">
              <w:rPr>
                <w:rStyle w:val="wol"/>
              </w:rPr>
              <w:t>     </w:t>
            </w:r>
          </w:p>
        </w:tc>
      </w:tr>
      <w:tr w:rsidR="009A4CDC" w:rsidRPr="00685431" w14:paraId="74948D9A" w14:textId="77777777" w:rsidTr="009A4CDC">
        <w:trPr>
          <w:cantSplit/>
          <w:trHeight w:val="397"/>
        </w:trPr>
        <w:tc>
          <w:tcPr>
            <w:tcW w:w="2778" w:type="dxa"/>
            <w:vAlign w:val="center"/>
          </w:tcPr>
          <w:p w14:paraId="423D7F18" w14:textId="77777777" w:rsidR="009A4CDC" w:rsidRPr="00685431" w:rsidRDefault="009A4CDC" w:rsidP="00331079">
            <w:pPr>
              <w:pStyle w:val="activity-numbered--centered"/>
            </w:pPr>
            <w:r w:rsidRPr="002D2043">
              <w:t>1</w:t>
            </w:r>
          </w:p>
        </w:tc>
        <w:tc>
          <w:tcPr>
            <w:tcW w:w="2778" w:type="dxa"/>
            <w:vAlign w:val="center"/>
          </w:tcPr>
          <w:p w14:paraId="4C41A0B9" w14:textId="77777777" w:rsidR="009A4CDC" w:rsidRPr="00685431" w:rsidRDefault="009A4CDC" w:rsidP="00331079">
            <w:pPr>
              <w:pStyle w:val="activity-numbered--centered"/>
            </w:pPr>
            <w:r>
              <w:t>2</w:t>
            </w:r>
          </w:p>
        </w:tc>
        <w:tc>
          <w:tcPr>
            <w:tcW w:w="170" w:type="dxa"/>
          </w:tcPr>
          <w:p w14:paraId="0CBFAD5B" w14:textId="77777777" w:rsidR="009A4CDC" w:rsidRDefault="009A4CDC" w:rsidP="00331079">
            <w:pPr>
              <w:pStyle w:val="activity-numbered--centered"/>
            </w:pPr>
          </w:p>
        </w:tc>
        <w:tc>
          <w:tcPr>
            <w:tcW w:w="3629" w:type="dxa"/>
            <w:vMerge/>
            <w:tcMar>
              <w:left w:w="113" w:type="dxa"/>
            </w:tcMar>
          </w:tcPr>
          <w:p w14:paraId="306A2EDC" w14:textId="77777777" w:rsidR="009A4CDC" w:rsidRDefault="009A4CDC" w:rsidP="00331079">
            <w:pPr>
              <w:pStyle w:val="activity-numbered--centered"/>
            </w:pPr>
          </w:p>
        </w:tc>
      </w:tr>
      <w:tr w:rsidR="009A4CDC" w14:paraId="3AB5B388" w14:textId="77777777" w:rsidTr="00331079">
        <w:trPr>
          <w:cantSplit/>
          <w:trHeight w:val="1757"/>
        </w:trPr>
        <w:tc>
          <w:tcPr>
            <w:tcW w:w="2778" w:type="dxa"/>
            <w:vAlign w:val="center"/>
          </w:tcPr>
          <w:p w14:paraId="02094B6E" w14:textId="77777777" w:rsidR="009A4CDC" w:rsidRDefault="009A4CDC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AECACC3" wp14:editId="78F5C737">
                  <wp:extent cx="1530565" cy="877824"/>
                  <wp:effectExtent l="0" t="0" r="0" b="0"/>
                  <wp:docPr id="102631517" name="Picture 1026315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3865" cy="8854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399F5F74" w14:textId="77777777" w:rsidR="009A4CDC" w:rsidRDefault="009A4CDC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0511CAD" wp14:editId="07E88FC8">
                  <wp:extent cx="1316736" cy="994459"/>
                  <wp:effectExtent l="0" t="0" r="4445" b="0"/>
                  <wp:docPr id="102631518" name="Picture 1026315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9250" cy="1003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321DAA3A" w14:textId="77777777" w:rsidR="009A4CDC" w:rsidRDefault="009A4CDC" w:rsidP="00331079">
            <w:pPr>
              <w:rPr>
                <w:noProof/>
              </w:rPr>
            </w:pPr>
          </w:p>
        </w:tc>
        <w:tc>
          <w:tcPr>
            <w:tcW w:w="3629" w:type="dxa"/>
            <w:vMerge/>
            <w:tcMar>
              <w:left w:w="113" w:type="dxa"/>
            </w:tcMar>
          </w:tcPr>
          <w:p w14:paraId="37184FAF" w14:textId="77777777" w:rsidR="009A4CDC" w:rsidRDefault="009A4CDC" w:rsidP="00331079">
            <w:pPr>
              <w:rPr>
                <w:noProof/>
              </w:rPr>
            </w:pPr>
          </w:p>
        </w:tc>
      </w:tr>
      <w:tr w:rsidR="009A4CDC" w14:paraId="36BCA0B7" w14:textId="77777777" w:rsidTr="009A4CDC">
        <w:trPr>
          <w:cantSplit/>
          <w:trHeight w:val="397"/>
        </w:trPr>
        <w:tc>
          <w:tcPr>
            <w:tcW w:w="2778" w:type="dxa"/>
            <w:vAlign w:val="center"/>
          </w:tcPr>
          <w:p w14:paraId="67B542C5" w14:textId="702C6E51" w:rsidR="009A4CDC" w:rsidRDefault="00B43C64" w:rsidP="00331079">
            <w:pPr>
              <w:pStyle w:val="activity-numbered--centered"/>
            </w:pPr>
            <w:r>
              <w:t>3</w:t>
            </w:r>
          </w:p>
        </w:tc>
        <w:tc>
          <w:tcPr>
            <w:tcW w:w="2778" w:type="dxa"/>
            <w:vAlign w:val="center"/>
          </w:tcPr>
          <w:p w14:paraId="2FCF5BA8" w14:textId="1C8ED57B" w:rsidR="009A4CDC" w:rsidRDefault="00B43C64" w:rsidP="00331079">
            <w:pPr>
              <w:pStyle w:val="activity-numbered--centered"/>
            </w:pPr>
            <w:r>
              <w:t>4</w:t>
            </w:r>
          </w:p>
        </w:tc>
        <w:tc>
          <w:tcPr>
            <w:tcW w:w="170" w:type="dxa"/>
          </w:tcPr>
          <w:p w14:paraId="40FBF893" w14:textId="77777777" w:rsidR="009A4CDC" w:rsidRDefault="009A4CDC" w:rsidP="00331079">
            <w:pPr>
              <w:pStyle w:val="activity-numbered--centered"/>
            </w:pPr>
          </w:p>
        </w:tc>
        <w:tc>
          <w:tcPr>
            <w:tcW w:w="3629" w:type="dxa"/>
            <w:vMerge/>
            <w:tcMar>
              <w:left w:w="113" w:type="dxa"/>
            </w:tcMar>
          </w:tcPr>
          <w:p w14:paraId="1D7BF041" w14:textId="77777777" w:rsidR="009A4CDC" w:rsidRDefault="009A4CDC" w:rsidP="00331079">
            <w:pPr>
              <w:pStyle w:val="activity-numbered--centered"/>
            </w:pPr>
          </w:p>
        </w:tc>
      </w:tr>
    </w:tbl>
    <w:p w14:paraId="082AF095" w14:textId="2F91753E" w:rsidR="00744FC9" w:rsidRPr="009A4CDC" w:rsidRDefault="0045796A" w:rsidP="009A4CDC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4 </w:t>
      </w:r>
      <w:r w:rsidR="00744FC9">
        <w:rPr>
          <w:sz w:val="32"/>
          <w:szCs w:val="32"/>
        </w:rPr>
        <w:br w:type="page"/>
      </w:r>
    </w:p>
    <w:p w14:paraId="37F74399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3E9070C" wp14:editId="7FE09670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9727EE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Grammar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3E9070C" id="Rounded Rectangle 4" o:spid="_x0000_s1041" style="position:absolute;margin-left:0;margin-top:-.05pt;width:117.35pt;height:21.6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" fillcolor="#7f7f7f [1612]" stroked="f" strokeweight="1pt">
                <v:stroke joinstyle="miter"/>
                <v:textbox inset="0,0,0,0">
                  <w:txbxContent>
                    <w:p w14:paraId="4B9727EE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Grammar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E5BE48B" w14:textId="7D78BB1F" w:rsidR="00141B75" w:rsidRPr="00FE7652" w:rsidRDefault="00141B75" w:rsidP="00141B75">
      <w:pPr>
        <w:pStyle w:val="instruction"/>
        <w:spacing w:after="120"/>
      </w:pPr>
      <w:r w:rsidRPr="00FE7652">
        <w:t>3</w:t>
      </w:r>
      <w:r w:rsidRPr="00FE7652">
        <w:tab/>
      </w:r>
      <w:r w:rsidR="00395071" w:rsidRPr="003A61EA">
        <w:t>Look, read and circle.</w:t>
      </w:r>
    </w:p>
    <w:tbl>
      <w:tblPr>
        <w:tblW w:w="9348" w:type="dxa"/>
        <w:tblInd w:w="284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37"/>
        <w:gridCol w:w="2337"/>
        <w:gridCol w:w="2337"/>
        <w:gridCol w:w="2337"/>
      </w:tblGrid>
      <w:tr w:rsidR="00CD2740" w14:paraId="18510335" w14:textId="77777777" w:rsidTr="00CD2740">
        <w:trPr>
          <w:cantSplit/>
          <w:trHeight w:val="1701"/>
        </w:trPr>
        <w:tc>
          <w:tcPr>
            <w:tcW w:w="2337" w:type="dxa"/>
            <w:vAlign w:val="center"/>
          </w:tcPr>
          <w:p w14:paraId="35EE4C3D" w14:textId="77777777" w:rsidR="00CD2740" w:rsidRDefault="00CD274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2A6C8B8" wp14:editId="65F83C06">
                  <wp:extent cx="1105009" cy="950976"/>
                  <wp:effectExtent l="0" t="0" r="0" b="1905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2961" cy="966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  <w:vAlign w:val="center"/>
          </w:tcPr>
          <w:p w14:paraId="11EF846C" w14:textId="77777777" w:rsidR="00CD2740" w:rsidRDefault="00CD274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6D8567E" wp14:editId="7F239D66">
                  <wp:extent cx="1280160" cy="960119"/>
                  <wp:effectExtent l="0" t="0" r="2540" b="5715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9187" cy="9818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  <w:vAlign w:val="center"/>
          </w:tcPr>
          <w:p w14:paraId="2CB7E8EB" w14:textId="77777777" w:rsidR="00CD2740" w:rsidRDefault="00CD274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7128F67" wp14:editId="145A4F7D">
                  <wp:extent cx="1069848" cy="976139"/>
                  <wp:effectExtent l="0" t="0" r="0" b="1905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4696" cy="9896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  <w:vAlign w:val="center"/>
          </w:tcPr>
          <w:p w14:paraId="266F565D" w14:textId="77777777" w:rsidR="00CD2740" w:rsidRDefault="00CD2740" w:rsidP="00331079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C8E9CA8" wp14:editId="67A82495">
                  <wp:extent cx="1357803" cy="841248"/>
                  <wp:effectExtent l="0" t="0" r="127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4958" cy="8580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2740" w:rsidRPr="00685431" w14:paraId="5DB4EC6E" w14:textId="77777777" w:rsidTr="00CD2740">
        <w:trPr>
          <w:cantSplit/>
          <w:trHeight w:val="1587"/>
        </w:trPr>
        <w:tc>
          <w:tcPr>
            <w:tcW w:w="2337" w:type="dxa"/>
            <w:vAlign w:val="center"/>
          </w:tcPr>
          <w:p w14:paraId="51CCEE18" w14:textId="3A423982" w:rsidR="00CD2740" w:rsidRDefault="00CD2740" w:rsidP="00CD2740">
            <w:pPr>
              <w:pStyle w:val="activity-numbered--table"/>
            </w:pPr>
            <w:r w:rsidRPr="00CD2740">
              <w:rPr>
                <w:bCs w:val="0"/>
              </w:rPr>
              <w:t>1</w:t>
            </w:r>
            <w:r>
              <w:tab/>
            </w:r>
            <w:r w:rsidRPr="003A61EA">
              <w:t>Is he in the</w:t>
            </w:r>
          </w:p>
          <w:p w14:paraId="07494B4D" w14:textId="19A502F3" w:rsidR="00CD2740" w:rsidRPr="003A61EA" w:rsidRDefault="00CD2740" w:rsidP="00CD2740">
            <w:pPr>
              <w:pStyle w:val="activity-numbered--table"/>
            </w:pPr>
            <w:r>
              <w:tab/>
            </w:r>
            <w:r w:rsidRPr="003A61EA">
              <w:t>bedroom?</w:t>
            </w:r>
          </w:p>
          <w:p w14:paraId="24F4F2AC" w14:textId="77777777" w:rsidR="00CD2740" w:rsidRDefault="00CD2740" w:rsidP="00CD2740">
            <w:pPr>
              <w:pStyle w:val="activity-numbered--centered"/>
              <w:jc w:val="left"/>
            </w:pPr>
            <w:r w:rsidRPr="003A61EA">
              <w:tab/>
            </w:r>
            <w:r w:rsidRPr="003A61EA">
              <w:rPr>
                <w:b/>
              </w:rPr>
              <w:t>Yes, he is.</w:t>
            </w:r>
            <w:r w:rsidRPr="003A61EA">
              <w:t xml:space="preserve"> /</w:t>
            </w:r>
          </w:p>
          <w:p w14:paraId="76F4BE6D" w14:textId="640E7185" w:rsidR="00CD2740" w:rsidRPr="00685431" w:rsidRDefault="00CD2740" w:rsidP="00CD2740">
            <w:pPr>
              <w:pStyle w:val="activity-numbered--centered"/>
              <w:jc w:val="left"/>
            </w:pPr>
            <w:r>
              <w:tab/>
            </w:r>
            <w:r w:rsidRPr="003A61EA">
              <w:rPr>
                <w:b/>
              </w:rPr>
              <w:t>No, he isn’t.</w:t>
            </w:r>
          </w:p>
        </w:tc>
        <w:tc>
          <w:tcPr>
            <w:tcW w:w="2337" w:type="dxa"/>
            <w:vAlign w:val="center"/>
          </w:tcPr>
          <w:p w14:paraId="4944141B" w14:textId="77777777" w:rsidR="00CD2740" w:rsidRDefault="00CD2740" w:rsidP="00CD2740">
            <w:pPr>
              <w:pStyle w:val="activity-numbered--table"/>
            </w:pPr>
            <w:r w:rsidRPr="003A61EA">
              <w:t>2</w:t>
            </w:r>
            <w:r w:rsidRPr="003A61EA">
              <w:tab/>
              <w:t>Is she in the</w:t>
            </w:r>
          </w:p>
          <w:p w14:paraId="36FE5529" w14:textId="53C42A52" w:rsidR="00CD2740" w:rsidRPr="003A61EA" w:rsidRDefault="00CD2740" w:rsidP="00CD2740">
            <w:pPr>
              <w:pStyle w:val="activity-numbered--table"/>
            </w:pPr>
            <w:r>
              <w:tab/>
            </w:r>
            <w:r w:rsidRPr="003A61EA">
              <w:t>living room?</w:t>
            </w:r>
          </w:p>
          <w:p w14:paraId="263A41F4" w14:textId="279875D0" w:rsidR="00CD2740" w:rsidRPr="00685431" w:rsidRDefault="00CD2740" w:rsidP="00CD2740">
            <w:pPr>
              <w:pStyle w:val="activity-numbered--centered"/>
              <w:jc w:val="left"/>
            </w:pPr>
            <w:r w:rsidRPr="003A61EA">
              <w:tab/>
            </w:r>
            <w:r w:rsidRPr="003A61EA">
              <w:rPr>
                <w:b/>
              </w:rPr>
              <w:t>Yes, she is.</w:t>
            </w:r>
            <w:r w:rsidRPr="003A61EA">
              <w:t xml:space="preserve"> /      </w:t>
            </w:r>
            <w:r>
              <w:tab/>
            </w:r>
            <w:r w:rsidRPr="003A61EA">
              <w:rPr>
                <w:b/>
              </w:rPr>
              <w:t>No, she isn’t.</w:t>
            </w:r>
          </w:p>
        </w:tc>
        <w:tc>
          <w:tcPr>
            <w:tcW w:w="2337" w:type="dxa"/>
            <w:vAlign w:val="center"/>
          </w:tcPr>
          <w:p w14:paraId="43A3AB8B" w14:textId="77777777" w:rsidR="00CD2740" w:rsidRDefault="00CD2740" w:rsidP="00CD2740">
            <w:pPr>
              <w:pStyle w:val="activity-numbered--table"/>
            </w:pPr>
            <w:r w:rsidRPr="003A61EA">
              <w:t>3</w:t>
            </w:r>
            <w:r w:rsidRPr="003A61EA">
              <w:tab/>
              <w:t>Is he in the</w:t>
            </w:r>
          </w:p>
          <w:p w14:paraId="4BDA2D5C" w14:textId="78F8C5D7" w:rsidR="00CD2740" w:rsidRPr="003A61EA" w:rsidRDefault="00CD2740" w:rsidP="00CD2740">
            <w:pPr>
              <w:pStyle w:val="activity-numbered--table"/>
            </w:pPr>
            <w:r>
              <w:tab/>
            </w:r>
            <w:r w:rsidRPr="003A61EA">
              <w:t>garden?</w:t>
            </w:r>
          </w:p>
          <w:p w14:paraId="0F8CD9D3" w14:textId="77777777" w:rsidR="00CD2740" w:rsidRDefault="00CD2740" w:rsidP="00CD2740">
            <w:pPr>
              <w:pStyle w:val="activity-numbered--centered"/>
              <w:jc w:val="left"/>
            </w:pPr>
            <w:r w:rsidRPr="003A61EA">
              <w:tab/>
            </w:r>
            <w:r w:rsidRPr="003A61EA">
              <w:rPr>
                <w:b/>
              </w:rPr>
              <w:t>Yes, he is.</w:t>
            </w:r>
            <w:r w:rsidRPr="003A61EA">
              <w:t xml:space="preserve"> /</w:t>
            </w:r>
          </w:p>
          <w:p w14:paraId="2400E5EA" w14:textId="298D1EAA" w:rsidR="00CD2740" w:rsidRPr="00685431" w:rsidRDefault="00CD2740" w:rsidP="00CD2740">
            <w:pPr>
              <w:pStyle w:val="activity-numbered--centered"/>
              <w:jc w:val="left"/>
            </w:pPr>
            <w:r>
              <w:tab/>
            </w:r>
            <w:r w:rsidRPr="003A61EA">
              <w:rPr>
                <w:b/>
              </w:rPr>
              <w:t>No, he isn’t.</w:t>
            </w:r>
          </w:p>
        </w:tc>
        <w:tc>
          <w:tcPr>
            <w:tcW w:w="2337" w:type="dxa"/>
            <w:vAlign w:val="center"/>
          </w:tcPr>
          <w:p w14:paraId="44046055" w14:textId="77777777" w:rsidR="00CD2740" w:rsidRDefault="00CD2740" w:rsidP="00CD2740">
            <w:pPr>
              <w:pStyle w:val="activity-numbered--table"/>
            </w:pPr>
            <w:r w:rsidRPr="003A61EA">
              <w:t>4</w:t>
            </w:r>
            <w:r w:rsidRPr="003A61EA">
              <w:tab/>
              <w:t>Is she in the</w:t>
            </w:r>
          </w:p>
          <w:p w14:paraId="4410C8D0" w14:textId="76F076F1" w:rsidR="00CD2740" w:rsidRPr="003A61EA" w:rsidRDefault="00CD2740" w:rsidP="00CD2740">
            <w:pPr>
              <w:pStyle w:val="activity-numbered--table"/>
            </w:pPr>
            <w:r>
              <w:tab/>
            </w:r>
            <w:r w:rsidRPr="003A61EA">
              <w:t>living room?</w:t>
            </w:r>
          </w:p>
          <w:p w14:paraId="092F1DAE" w14:textId="77777777" w:rsidR="00CD2740" w:rsidRDefault="00CD2740" w:rsidP="00CD2740">
            <w:pPr>
              <w:pStyle w:val="activity-numbered--centered"/>
              <w:jc w:val="left"/>
            </w:pPr>
            <w:r w:rsidRPr="003A61EA">
              <w:tab/>
            </w:r>
            <w:r w:rsidRPr="003A61EA">
              <w:rPr>
                <w:b/>
              </w:rPr>
              <w:t>Yes, she is.</w:t>
            </w:r>
            <w:r w:rsidRPr="003A61EA">
              <w:t xml:space="preserve"> /</w:t>
            </w:r>
          </w:p>
          <w:p w14:paraId="5181054B" w14:textId="6F9249EA" w:rsidR="00CD2740" w:rsidRDefault="00CD2740" w:rsidP="00CD2740">
            <w:pPr>
              <w:pStyle w:val="activity-numbered--centered"/>
              <w:jc w:val="left"/>
            </w:pPr>
            <w:r>
              <w:tab/>
            </w:r>
            <w:r w:rsidRPr="003A61EA">
              <w:rPr>
                <w:b/>
              </w:rPr>
              <w:t>No, she isn’t.</w:t>
            </w:r>
          </w:p>
        </w:tc>
      </w:tr>
    </w:tbl>
    <w:p w14:paraId="321EA6C1" w14:textId="77777777" w:rsidR="00141B75" w:rsidRPr="00683C0B" w:rsidRDefault="00141B75" w:rsidP="00141B75">
      <w:pPr>
        <w:pStyle w:val="marks"/>
        <w:spacing w:before="240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4 </w:t>
      </w:r>
    </w:p>
    <w:p w14:paraId="7D38177A" w14:textId="20DC7063" w:rsidR="00141B75" w:rsidRDefault="00141B75" w:rsidP="00E34C76">
      <w:pPr>
        <w:pStyle w:val="instruction"/>
        <w:spacing w:after="120"/>
      </w:pPr>
      <w:r>
        <w:t>4</w:t>
      </w:r>
      <w:r>
        <w:tab/>
      </w:r>
      <w:r w:rsidR="00E34C76" w:rsidRPr="003A61EA">
        <w:t xml:space="preserve">Look, read and write </w:t>
      </w:r>
      <w:r w:rsidR="00E34C76" w:rsidRPr="00E34C76">
        <w:rPr>
          <w:rStyle w:val="bold-italic"/>
          <w:b/>
        </w:rPr>
        <w:t>in</w:t>
      </w:r>
      <w:r w:rsidR="00E34C76" w:rsidRPr="003A61EA">
        <w:t xml:space="preserve">, </w:t>
      </w:r>
      <w:r w:rsidR="00E34C76" w:rsidRPr="00E34C76">
        <w:rPr>
          <w:rStyle w:val="bold-italic"/>
          <w:b/>
        </w:rPr>
        <w:t>on</w:t>
      </w:r>
      <w:r w:rsidR="00E34C76" w:rsidRPr="003A61EA">
        <w:t xml:space="preserve"> or </w:t>
      </w:r>
      <w:r w:rsidR="00E34C76" w:rsidRPr="00E34C76">
        <w:rPr>
          <w:rStyle w:val="bold-italic"/>
          <w:b/>
        </w:rPr>
        <w:t>under</w:t>
      </w:r>
      <w:r w:rsidR="00E34C76" w:rsidRPr="003A61EA">
        <w:t>.</w:t>
      </w:r>
    </w:p>
    <w:tbl>
      <w:tblPr>
        <w:tblStyle w:val="TableGrid"/>
        <w:tblW w:w="9338" w:type="dxa"/>
        <w:tblInd w:w="284" w:type="dxa"/>
        <w:tblLook w:val="04A0" w:firstRow="1" w:lastRow="0" w:firstColumn="1" w:lastColumn="0" w:noHBand="0" w:noVBand="1"/>
      </w:tblPr>
      <w:tblGrid>
        <w:gridCol w:w="3539"/>
        <w:gridCol w:w="5799"/>
      </w:tblGrid>
      <w:tr w:rsidR="00E34C76" w14:paraId="08B9F181" w14:textId="77777777" w:rsidTr="00E34C76">
        <w:trPr>
          <w:trHeight w:val="1984"/>
        </w:trPr>
        <w:tc>
          <w:tcPr>
            <w:tcW w:w="3539" w:type="dxa"/>
            <w:vAlign w:val="center"/>
          </w:tcPr>
          <w:p w14:paraId="05EBD6A5" w14:textId="77777777" w:rsidR="00E34C76" w:rsidRDefault="00E34C76" w:rsidP="00E34C76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06368" behindDoc="0" locked="0" layoutInCell="1" allowOverlap="1" wp14:anchorId="5F774408" wp14:editId="38904E7B">
                  <wp:simplePos x="0" y="0"/>
                  <wp:positionH relativeFrom="column">
                    <wp:posOffset>29845</wp:posOffset>
                  </wp:positionH>
                  <wp:positionV relativeFrom="paragraph">
                    <wp:posOffset>-11430</wp:posOffset>
                  </wp:positionV>
                  <wp:extent cx="2066290" cy="1161415"/>
                  <wp:effectExtent l="0" t="0" r="3810" b="0"/>
                  <wp:wrapNone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6290" cy="1161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799" w:type="dxa"/>
            <w:vAlign w:val="center"/>
          </w:tcPr>
          <w:p w14:paraId="2745F6EF" w14:textId="77777777" w:rsidR="00E34C76" w:rsidRPr="003A61EA" w:rsidRDefault="00E34C76" w:rsidP="00E34C76">
            <w:pPr>
              <w:pStyle w:val="activity-numbered--table"/>
              <w:rPr>
                <w:szCs w:val="24"/>
              </w:rPr>
            </w:pPr>
            <w:r w:rsidRPr="003A61EA">
              <w:rPr>
                <w:szCs w:val="24"/>
              </w:rPr>
              <w:t>1</w:t>
            </w:r>
            <w:r w:rsidRPr="003A61EA">
              <w:rPr>
                <w:szCs w:val="24"/>
              </w:rPr>
              <w:tab/>
              <w:t>Where’s my jacket?</w:t>
            </w:r>
          </w:p>
          <w:p w14:paraId="68790BF3" w14:textId="421EE67F" w:rsidR="00E34C76" w:rsidRPr="00AC5256" w:rsidRDefault="00E34C76" w:rsidP="00E34C76">
            <w:pPr>
              <w:pStyle w:val="activity-numbered"/>
            </w:pPr>
            <w:r w:rsidRPr="003A61EA">
              <w:t xml:space="preserve">It’s </w:t>
            </w:r>
            <w:r w:rsidRPr="003A61EA">
              <w:rPr>
                <w:rStyle w:val="wol"/>
              </w:rPr>
              <w:t>                   </w:t>
            </w:r>
            <w:r w:rsidRPr="003A61EA">
              <w:t xml:space="preserve"> the wardrobe.</w:t>
            </w:r>
          </w:p>
        </w:tc>
      </w:tr>
      <w:tr w:rsidR="00E34C76" w14:paraId="4988A643" w14:textId="77777777" w:rsidTr="00E34C76">
        <w:trPr>
          <w:trHeight w:val="1984"/>
        </w:trPr>
        <w:tc>
          <w:tcPr>
            <w:tcW w:w="3539" w:type="dxa"/>
            <w:vAlign w:val="center"/>
          </w:tcPr>
          <w:p w14:paraId="60729C75" w14:textId="64B20408" w:rsidR="00E34C76" w:rsidRDefault="00E34C76" w:rsidP="00E34C76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11488" behindDoc="0" locked="0" layoutInCell="1" allowOverlap="1" wp14:anchorId="1C518C49" wp14:editId="131FA32C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-17780</wp:posOffset>
                  </wp:positionV>
                  <wp:extent cx="2064385" cy="1161415"/>
                  <wp:effectExtent l="0" t="0" r="5715" b="0"/>
                  <wp:wrapNone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4385" cy="1161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799" w:type="dxa"/>
            <w:vAlign w:val="center"/>
          </w:tcPr>
          <w:p w14:paraId="367D6E67" w14:textId="77777777" w:rsidR="00E34C76" w:rsidRPr="003A61EA" w:rsidRDefault="00E34C76" w:rsidP="00E34C76">
            <w:pPr>
              <w:pStyle w:val="activity-numbered--table"/>
              <w:rPr>
                <w:szCs w:val="24"/>
              </w:rPr>
            </w:pPr>
            <w:r w:rsidRPr="003A61EA">
              <w:rPr>
                <w:szCs w:val="24"/>
              </w:rPr>
              <w:t>2</w:t>
            </w:r>
            <w:r w:rsidRPr="003A61EA">
              <w:rPr>
                <w:szCs w:val="24"/>
              </w:rPr>
              <w:tab/>
              <w:t>Where’s my teddy?</w:t>
            </w:r>
          </w:p>
          <w:p w14:paraId="694558E2" w14:textId="05013E36" w:rsidR="00E34C76" w:rsidRPr="00AC5256" w:rsidRDefault="00E34C76" w:rsidP="00E34C76">
            <w:pPr>
              <w:pStyle w:val="activity-numbered"/>
            </w:pPr>
            <w:r w:rsidRPr="003A61EA">
              <w:rPr>
                <w:szCs w:val="24"/>
              </w:rPr>
              <w:t xml:space="preserve">It’s </w:t>
            </w:r>
            <w:r w:rsidRPr="003A61EA">
              <w:rPr>
                <w:rStyle w:val="wol"/>
              </w:rPr>
              <w:t>                   </w:t>
            </w:r>
            <w:r w:rsidRPr="003A61EA">
              <w:rPr>
                <w:szCs w:val="24"/>
              </w:rPr>
              <w:t xml:space="preserve"> the bed.</w:t>
            </w:r>
          </w:p>
        </w:tc>
      </w:tr>
      <w:tr w:rsidR="00E34C76" w14:paraId="0DA976BF" w14:textId="77777777" w:rsidTr="00E34C76">
        <w:trPr>
          <w:trHeight w:val="1984"/>
        </w:trPr>
        <w:tc>
          <w:tcPr>
            <w:tcW w:w="3539" w:type="dxa"/>
            <w:vAlign w:val="center"/>
          </w:tcPr>
          <w:p w14:paraId="1A5F2D9C" w14:textId="77E98B99" w:rsidR="00E34C76" w:rsidRDefault="00E34C76" w:rsidP="00E34C76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13536" behindDoc="0" locked="0" layoutInCell="1" allowOverlap="1" wp14:anchorId="559D6451" wp14:editId="3FC38455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-17780</wp:posOffset>
                  </wp:positionV>
                  <wp:extent cx="2064385" cy="1161415"/>
                  <wp:effectExtent l="0" t="0" r="5715" b="0"/>
                  <wp:wrapNone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4385" cy="1161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799" w:type="dxa"/>
            <w:vAlign w:val="center"/>
          </w:tcPr>
          <w:p w14:paraId="1BBC5A76" w14:textId="77777777" w:rsidR="00E34C76" w:rsidRPr="003A61EA" w:rsidRDefault="00E34C76" w:rsidP="00E34C76">
            <w:pPr>
              <w:pStyle w:val="activity-numbered--table"/>
              <w:rPr>
                <w:szCs w:val="24"/>
              </w:rPr>
            </w:pPr>
            <w:r w:rsidRPr="003A61EA">
              <w:rPr>
                <w:szCs w:val="24"/>
              </w:rPr>
              <w:t>3</w:t>
            </w:r>
            <w:r w:rsidRPr="003A61EA">
              <w:rPr>
                <w:szCs w:val="24"/>
              </w:rPr>
              <w:tab/>
              <w:t>Where’s my hat?</w:t>
            </w:r>
          </w:p>
          <w:p w14:paraId="6CF11462" w14:textId="23E7273A" w:rsidR="00E34C76" w:rsidRPr="00AC5256" w:rsidRDefault="00E34C76" w:rsidP="00E34C76">
            <w:pPr>
              <w:pStyle w:val="activity-numbered"/>
            </w:pPr>
            <w:r w:rsidRPr="003A61EA">
              <w:rPr>
                <w:szCs w:val="24"/>
              </w:rPr>
              <w:t xml:space="preserve">It’s </w:t>
            </w:r>
            <w:r w:rsidRPr="003A61EA">
              <w:rPr>
                <w:rStyle w:val="wol"/>
              </w:rPr>
              <w:t xml:space="preserve">                    </w:t>
            </w:r>
            <w:r w:rsidRPr="003A61EA">
              <w:rPr>
                <w:szCs w:val="24"/>
              </w:rPr>
              <w:t>your head.</w:t>
            </w:r>
          </w:p>
        </w:tc>
      </w:tr>
      <w:tr w:rsidR="00E34C76" w14:paraId="1EC3FABF" w14:textId="77777777" w:rsidTr="00E34C76">
        <w:trPr>
          <w:trHeight w:val="1984"/>
        </w:trPr>
        <w:tc>
          <w:tcPr>
            <w:tcW w:w="3539" w:type="dxa"/>
            <w:vAlign w:val="center"/>
          </w:tcPr>
          <w:p w14:paraId="393D4073" w14:textId="5E2A4CE4" w:rsidR="00E34C76" w:rsidRDefault="00E34C76" w:rsidP="00E34C76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15584" behindDoc="0" locked="0" layoutInCell="1" allowOverlap="1" wp14:anchorId="17D4B187" wp14:editId="4AB8974E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-18415</wp:posOffset>
                  </wp:positionV>
                  <wp:extent cx="2064385" cy="1161415"/>
                  <wp:effectExtent l="0" t="0" r="5715" b="0"/>
                  <wp:wrapNone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4385" cy="1161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799" w:type="dxa"/>
            <w:vAlign w:val="center"/>
          </w:tcPr>
          <w:p w14:paraId="75D8A50C" w14:textId="77777777" w:rsidR="00E34C76" w:rsidRPr="003A61EA" w:rsidRDefault="00E34C76" w:rsidP="00E34C76">
            <w:pPr>
              <w:pStyle w:val="activity-numbered--table"/>
              <w:rPr>
                <w:szCs w:val="24"/>
              </w:rPr>
            </w:pPr>
            <w:r w:rsidRPr="003A61EA">
              <w:rPr>
                <w:szCs w:val="24"/>
              </w:rPr>
              <w:t>4</w:t>
            </w:r>
            <w:r w:rsidRPr="003A61EA">
              <w:tab/>
            </w:r>
            <w:r w:rsidRPr="003A61EA">
              <w:rPr>
                <w:szCs w:val="24"/>
              </w:rPr>
              <w:t>Where’s my book?</w:t>
            </w:r>
          </w:p>
          <w:p w14:paraId="7E587900" w14:textId="1340BA6B" w:rsidR="00E34C76" w:rsidRPr="00AC5256" w:rsidRDefault="00E34C76" w:rsidP="00E34C76">
            <w:pPr>
              <w:pStyle w:val="activity-numbered"/>
            </w:pPr>
            <w:r w:rsidRPr="003A61EA">
              <w:rPr>
                <w:szCs w:val="24"/>
              </w:rPr>
              <w:t xml:space="preserve">It’s </w:t>
            </w:r>
            <w:r w:rsidRPr="003A61EA">
              <w:rPr>
                <w:rStyle w:val="wol"/>
              </w:rPr>
              <w:t xml:space="preserve">                    </w:t>
            </w:r>
            <w:r w:rsidRPr="003A61EA">
              <w:rPr>
                <w:szCs w:val="24"/>
              </w:rPr>
              <w:t>the bed.</w:t>
            </w:r>
          </w:p>
        </w:tc>
      </w:tr>
    </w:tbl>
    <w:p w14:paraId="757F32A1" w14:textId="163B664C" w:rsidR="00013650" w:rsidRPr="00141B75" w:rsidRDefault="00141B75" w:rsidP="006B400D">
      <w:pPr>
        <w:pStyle w:val="marks"/>
        <w:spacing w:before="240"/>
        <w:rPr>
          <w:rFonts w:ascii="Calibri" w:hAnsi="Calibri"/>
          <w:b w:val="0"/>
          <w:bdr w:val="single" w:sz="6" w:space="0" w:color="808080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E34C76">
        <w:rPr>
          <w:rStyle w:val="marks-frame"/>
        </w:rPr>
        <w:t>4</w:t>
      </w:r>
      <w:r>
        <w:rPr>
          <w:rStyle w:val="marks-frame"/>
        </w:rPr>
        <w:t> </w:t>
      </w:r>
      <w:r w:rsidR="00013650">
        <w:br w:type="page"/>
      </w:r>
    </w:p>
    <w:p w14:paraId="566BECE2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56B75E5" wp14:editId="269170CA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2" name="Rounded 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A53D8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Reading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56B75E5" id="Rounded Rectangle 22" o:spid="_x0000_s1042" style="position:absolute;margin-left:0;margin-top:-.05pt;width:117.35pt;height:21.6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Ltpi/KmAgAAug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60A53D8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Reading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17B7A5F" w14:textId="16EBF670" w:rsidR="00E34C76" w:rsidRPr="003A61EA" w:rsidRDefault="00B666B9" w:rsidP="00E34C76">
      <w:pPr>
        <w:pStyle w:val="instruction"/>
        <w:spacing w:after="120"/>
      </w:pPr>
      <w:r>
        <w:t>5</w:t>
      </w:r>
      <w:r>
        <w:tab/>
      </w:r>
      <w:r w:rsidR="00E34C76" w:rsidRPr="003A61EA">
        <w:t xml:space="preserve">Read and circle </w:t>
      </w:r>
      <w:r w:rsidR="00C46680" w:rsidRPr="002C781C">
        <w:rPr>
          <w:rStyle w:val="instruction-italic"/>
        </w:rPr>
        <w:t>T</w:t>
      </w:r>
      <w:r w:rsidR="00C46680" w:rsidRPr="004C2303">
        <w:t xml:space="preserve"> (</w:t>
      </w:r>
      <w:r w:rsidR="00C46680">
        <w:t>t</w:t>
      </w:r>
      <w:r w:rsidR="00C46680" w:rsidRPr="004C2303">
        <w:t xml:space="preserve">rue) or </w:t>
      </w:r>
      <w:r w:rsidR="00C46680" w:rsidRPr="002C781C">
        <w:rPr>
          <w:rStyle w:val="instruction-italic"/>
        </w:rPr>
        <w:t>F</w:t>
      </w:r>
      <w:r w:rsidR="00C46680" w:rsidRPr="004C2303">
        <w:t xml:space="preserve"> (</w:t>
      </w:r>
      <w:r w:rsidR="00C46680">
        <w:t>f</w:t>
      </w:r>
      <w:r w:rsidR="00C46680" w:rsidRPr="004C2303">
        <w:t>alse)</w:t>
      </w:r>
      <w:r w:rsidR="00C46680" w:rsidRPr="004C2303">
        <w:rPr>
          <w:rStyle w:val="instruction-italic"/>
        </w:rPr>
        <w:t>.</w:t>
      </w:r>
    </w:p>
    <w:tbl>
      <w:tblPr>
        <w:tblStyle w:val="text-message--container"/>
        <w:tblW w:w="0" w:type="auto"/>
        <w:tblInd w:w="0" w:type="dxa"/>
        <w:tblLook w:val="04A0" w:firstRow="1" w:lastRow="0" w:firstColumn="1" w:lastColumn="0" w:noHBand="0" w:noVBand="1"/>
      </w:tblPr>
      <w:tblGrid>
        <w:gridCol w:w="8783"/>
      </w:tblGrid>
      <w:tr w:rsidR="00E34C76" w:rsidRPr="003A61EA" w14:paraId="14555499" w14:textId="77777777" w:rsidTr="00E34C76">
        <w:trPr>
          <w:trHeight w:val="3369"/>
        </w:trPr>
        <w:tc>
          <w:tcPr>
            <w:tcW w:w="8783" w:type="dxa"/>
          </w:tcPr>
          <w:p w14:paraId="191252D9" w14:textId="77777777" w:rsidR="00E34C76" w:rsidRPr="00E34C76" w:rsidRDefault="00E34C76" w:rsidP="00331079">
            <w:pPr>
              <w:pStyle w:val="instant-message--head"/>
              <w:rPr>
                <w:sz w:val="28"/>
                <w:szCs w:val="28"/>
                <w:lang w:val="en-GB"/>
              </w:rPr>
            </w:pPr>
            <w:r w:rsidRPr="00E34C76">
              <w:rPr>
                <w:sz w:val="28"/>
                <w:szCs w:val="28"/>
                <w:lang w:val="en-GB"/>
              </w:rPr>
              <w:t>Your home</w:t>
            </w:r>
          </w:p>
          <w:p w14:paraId="6F011B7B" w14:textId="77777777" w:rsidR="00E34C76" w:rsidRPr="00E34C76" w:rsidRDefault="00E34C76" w:rsidP="00B666B9">
            <w:pPr>
              <w:pStyle w:val="instant-message--right"/>
              <w:ind w:left="1564"/>
              <w:jc w:val="right"/>
              <w:rPr>
                <w:sz w:val="28"/>
                <w:szCs w:val="28"/>
                <w:lang w:val="en-GB"/>
              </w:rPr>
            </w:pPr>
            <w:r w:rsidRPr="00E34C76">
              <w:rPr>
                <w:noProof/>
                <w:position w:val="-4"/>
                <w:sz w:val="28"/>
                <w:szCs w:val="28"/>
                <w:lang w:eastAsia="es-ES"/>
              </w:rPr>
              <w:drawing>
                <wp:inline distT="0" distB="0" distL="0" distR="0" wp14:anchorId="506B6942" wp14:editId="34A0CCFA">
                  <wp:extent cx="155222" cy="112888"/>
                  <wp:effectExtent l="0" t="0" r="0" b="1905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222" cy="1128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34C76">
              <w:rPr>
                <w:sz w:val="28"/>
                <w:szCs w:val="28"/>
                <w:lang w:val="en-GB"/>
              </w:rPr>
              <w:t xml:space="preserve">  How are you Alina? Are you in your new home?</w:t>
            </w:r>
          </w:p>
          <w:p w14:paraId="188836EC" w14:textId="77777777" w:rsidR="00E34C76" w:rsidRPr="00E34C76" w:rsidRDefault="00E34C76" w:rsidP="00331079">
            <w:pPr>
              <w:pStyle w:val="instant-message--left"/>
              <w:spacing w:before="120"/>
              <w:ind w:left="289" w:right="130"/>
              <w:rPr>
                <w:sz w:val="28"/>
                <w:szCs w:val="28"/>
                <w:lang w:val="en-GB"/>
              </w:rPr>
            </w:pPr>
            <w:r w:rsidRPr="00E34C76">
              <w:rPr>
                <w:noProof/>
                <w:position w:val="-4"/>
                <w:sz w:val="28"/>
                <w:szCs w:val="28"/>
                <w:lang w:eastAsia="es-ES"/>
              </w:rPr>
              <w:drawing>
                <wp:inline distT="0" distB="0" distL="0" distR="0" wp14:anchorId="1C9EC359" wp14:editId="17E45343">
                  <wp:extent cx="155222" cy="112888"/>
                  <wp:effectExtent l="0" t="0" r="0" b="1905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222" cy="1128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34C76">
              <w:rPr>
                <w:sz w:val="28"/>
                <w:szCs w:val="28"/>
                <w:lang w:val="en-GB"/>
              </w:rPr>
              <w:t xml:space="preserve"> Yes, I am. It’s great! There’s a kitchen, a living room, and a bathroom.</w:t>
            </w:r>
          </w:p>
          <w:p w14:paraId="3CAFAB50" w14:textId="77777777" w:rsidR="00E34C76" w:rsidRPr="00E34C76" w:rsidRDefault="00E34C76" w:rsidP="00B666B9">
            <w:pPr>
              <w:pStyle w:val="instant-message--right"/>
              <w:spacing w:before="120"/>
              <w:ind w:left="1565"/>
              <w:jc w:val="right"/>
              <w:rPr>
                <w:sz w:val="28"/>
                <w:szCs w:val="28"/>
                <w:lang w:val="en-GB"/>
              </w:rPr>
            </w:pPr>
            <w:r w:rsidRPr="00E34C76">
              <w:rPr>
                <w:noProof/>
                <w:position w:val="-4"/>
                <w:sz w:val="28"/>
                <w:szCs w:val="28"/>
                <w:lang w:eastAsia="es-ES"/>
              </w:rPr>
              <w:drawing>
                <wp:inline distT="0" distB="0" distL="0" distR="0" wp14:anchorId="7DA08AD7" wp14:editId="2D5AECE9">
                  <wp:extent cx="155222" cy="112888"/>
                  <wp:effectExtent l="0" t="0" r="0" b="1905"/>
                  <wp:docPr id="34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222" cy="1128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34C76">
              <w:rPr>
                <w:sz w:val="28"/>
                <w:szCs w:val="28"/>
                <w:lang w:val="en-GB"/>
              </w:rPr>
              <w:t xml:space="preserve"> What’s your bedroom like?</w:t>
            </w:r>
          </w:p>
          <w:p w14:paraId="3A4C0304" w14:textId="77777777" w:rsidR="00E34C76" w:rsidRPr="00E34C76" w:rsidRDefault="00E34C76" w:rsidP="00331079">
            <w:pPr>
              <w:pStyle w:val="instant-message--left"/>
              <w:spacing w:before="120"/>
              <w:ind w:left="289"/>
              <w:rPr>
                <w:sz w:val="28"/>
                <w:szCs w:val="28"/>
                <w:lang w:val="en-GB"/>
              </w:rPr>
            </w:pPr>
            <w:r w:rsidRPr="00E34C76">
              <w:rPr>
                <w:noProof/>
                <w:sz w:val="28"/>
                <w:szCs w:val="28"/>
                <w:lang w:eastAsia="es-ES"/>
              </w:rPr>
              <w:drawing>
                <wp:inline distT="0" distB="0" distL="0" distR="0" wp14:anchorId="4FC17AA6" wp14:editId="143F69A2">
                  <wp:extent cx="171450" cy="114300"/>
                  <wp:effectExtent l="0" t="0" r="6350" b="12700"/>
                  <wp:docPr id="35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34C76">
              <w:rPr>
                <w:sz w:val="28"/>
                <w:szCs w:val="28"/>
                <w:lang w:val="en-GB"/>
              </w:rPr>
              <w:t xml:space="preserve"> My bedroom has got a bed, a wardrobe, and a bookcase. There’s a picture on the wall. My cat is under my bed.</w:t>
            </w:r>
          </w:p>
          <w:p w14:paraId="111C79F6" w14:textId="77777777" w:rsidR="00E34C76" w:rsidRPr="00E34C76" w:rsidRDefault="00E34C76" w:rsidP="00B666B9">
            <w:pPr>
              <w:pStyle w:val="instant-message--right"/>
              <w:spacing w:before="120"/>
              <w:ind w:left="1565"/>
              <w:jc w:val="right"/>
              <w:rPr>
                <w:sz w:val="28"/>
                <w:szCs w:val="28"/>
                <w:lang w:val="en-GB"/>
              </w:rPr>
            </w:pPr>
            <w:r w:rsidRPr="00E34C76">
              <w:rPr>
                <w:noProof/>
                <w:position w:val="-4"/>
                <w:sz w:val="28"/>
                <w:szCs w:val="28"/>
                <w:lang w:eastAsia="es-ES"/>
              </w:rPr>
              <w:drawing>
                <wp:inline distT="0" distB="0" distL="0" distR="0" wp14:anchorId="10013ABA" wp14:editId="5FC42E29">
                  <wp:extent cx="155222" cy="112888"/>
                  <wp:effectExtent l="0" t="0" r="0" b="1905"/>
                  <wp:docPr id="11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222" cy="1128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34C76">
              <w:rPr>
                <w:sz w:val="28"/>
                <w:szCs w:val="28"/>
                <w:lang w:val="en-GB"/>
              </w:rPr>
              <w:t xml:space="preserve"> What’s your favourite room?</w:t>
            </w:r>
          </w:p>
          <w:p w14:paraId="0C7F8D1D" w14:textId="77777777" w:rsidR="00E34C76" w:rsidRPr="003A61EA" w:rsidRDefault="00E34C76" w:rsidP="00331079">
            <w:pPr>
              <w:pStyle w:val="instant-message--left"/>
              <w:spacing w:before="120"/>
              <w:ind w:left="289" w:right="272"/>
              <w:rPr>
                <w:lang w:val="en-GB"/>
              </w:rPr>
            </w:pPr>
            <w:r w:rsidRPr="00E34C76">
              <w:rPr>
                <w:noProof/>
                <w:sz w:val="28"/>
                <w:szCs w:val="28"/>
                <w:lang w:eastAsia="es-ES"/>
              </w:rPr>
              <w:drawing>
                <wp:inline distT="0" distB="0" distL="0" distR="0" wp14:anchorId="3BEDFFF9" wp14:editId="042BD196">
                  <wp:extent cx="159385" cy="116840"/>
                  <wp:effectExtent l="0" t="0" r="5715" b="0"/>
                  <wp:docPr id="36" name="Picture 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385" cy="11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34C76">
              <w:rPr>
                <w:sz w:val="28"/>
                <w:szCs w:val="28"/>
                <w:lang w:val="en-GB"/>
              </w:rPr>
              <w:t xml:space="preserve"> My favourite room is the living room. There are two sofas. The cushions are on the sofa. I’m in the living room with my brother now.</w:t>
            </w:r>
          </w:p>
        </w:tc>
      </w:tr>
    </w:tbl>
    <w:p w14:paraId="289B3ADD" w14:textId="77777777" w:rsidR="00E34C76" w:rsidRPr="003A61EA" w:rsidRDefault="00E34C76" w:rsidP="00E34C76">
      <w:pPr>
        <w:pStyle w:val="activity-numbered--common"/>
      </w:pPr>
    </w:p>
    <w:p w14:paraId="662DFC7C" w14:textId="77777777" w:rsidR="00E34C76" w:rsidRPr="003A61EA" w:rsidRDefault="00E34C76" w:rsidP="00E34C76">
      <w:pPr>
        <w:pStyle w:val="activity-numbered--common"/>
      </w:pPr>
      <w:r w:rsidRPr="003A61EA">
        <w:t>1</w:t>
      </w:r>
      <w:r w:rsidRPr="003A61EA">
        <w:tab/>
        <w:t xml:space="preserve">Alina has got a new home. </w:t>
      </w:r>
      <w:r w:rsidRPr="003A61EA">
        <w:tab/>
        <w:t xml:space="preserve">T / F </w:t>
      </w:r>
    </w:p>
    <w:p w14:paraId="0D3C16D6" w14:textId="77777777" w:rsidR="00E34C76" w:rsidRPr="003A61EA" w:rsidRDefault="00E34C76" w:rsidP="00E34C76">
      <w:pPr>
        <w:pStyle w:val="activity-numbered--common"/>
      </w:pPr>
      <w:r w:rsidRPr="003A61EA">
        <w:t>2</w:t>
      </w:r>
      <w:r w:rsidRPr="003A61EA">
        <w:tab/>
        <w:t xml:space="preserve">There are two rooms. </w:t>
      </w:r>
      <w:r w:rsidRPr="003A61EA">
        <w:tab/>
        <w:t xml:space="preserve">T / F </w:t>
      </w:r>
    </w:p>
    <w:p w14:paraId="5544D7E6" w14:textId="77777777" w:rsidR="00E34C76" w:rsidRPr="003A61EA" w:rsidRDefault="00E34C76" w:rsidP="00E34C76">
      <w:pPr>
        <w:pStyle w:val="activity-numbered--common"/>
      </w:pPr>
      <w:r w:rsidRPr="003A61EA">
        <w:t>3</w:t>
      </w:r>
      <w:r w:rsidRPr="003A61EA">
        <w:tab/>
        <w:t xml:space="preserve">The picture is in the bedroom. </w:t>
      </w:r>
      <w:r w:rsidRPr="003A61EA">
        <w:tab/>
        <w:t xml:space="preserve">T / F </w:t>
      </w:r>
    </w:p>
    <w:p w14:paraId="4D1B6952" w14:textId="77777777" w:rsidR="00E34C76" w:rsidRPr="003A61EA" w:rsidRDefault="00E34C76" w:rsidP="00E34C76">
      <w:pPr>
        <w:pStyle w:val="activity-numbered--common"/>
      </w:pPr>
      <w:r w:rsidRPr="003A61EA">
        <w:t>4</w:t>
      </w:r>
      <w:r w:rsidRPr="003A61EA">
        <w:tab/>
        <w:t xml:space="preserve">The cat is under the bed. </w:t>
      </w:r>
      <w:r w:rsidRPr="003A61EA">
        <w:tab/>
        <w:t>T / F</w:t>
      </w:r>
    </w:p>
    <w:p w14:paraId="2FA455AB" w14:textId="77777777" w:rsidR="00E34C76" w:rsidRPr="003A61EA" w:rsidRDefault="00E34C76" w:rsidP="00E34C76">
      <w:pPr>
        <w:pStyle w:val="activity-numbered--common"/>
      </w:pPr>
      <w:r w:rsidRPr="003A61EA">
        <w:t>5</w:t>
      </w:r>
      <w:r w:rsidRPr="003A61EA">
        <w:tab/>
        <w:t xml:space="preserve">The cushions are on the bed. </w:t>
      </w:r>
      <w:r w:rsidRPr="003A61EA">
        <w:tab/>
        <w:t>T / F</w:t>
      </w:r>
    </w:p>
    <w:p w14:paraId="5E08959A" w14:textId="4E7743A8" w:rsidR="00FD0FA2" w:rsidRPr="002D2043" w:rsidRDefault="00E34C76" w:rsidP="00E34C76">
      <w:pPr>
        <w:pStyle w:val="marks"/>
        <w:spacing w:before="240"/>
        <w:rPr>
          <w:rStyle w:val="marks-frame"/>
        </w:rPr>
      </w:pPr>
      <w:r w:rsidRPr="003A61EA">
        <w:rPr>
          <w:rStyle w:val="marks-frame"/>
        </w:rPr>
        <w:t>     / 5 </w:t>
      </w:r>
    </w:p>
    <w:p w14:paraId="3E3E752F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D226FBA" wp14:editId="2014102E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5AB6F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Writing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D226FBA" id="Rounded Rectangle 23" o:spid="_x0000_s1043" style="position:absolute;margin-left:0;margin-top:-.05pt;width:117.35pt;height:21.6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AvU2hamAgAAug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3C75AB6F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Writing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6BEC91D" w14:textId="600988FB" w:rsidR="00FD0FA2" w:rsidRPr="002D2043" w:rsidRDefault="00FD0FA2" w:rsidP="00FD0FA2">
      <w:pPr>
        <w:pStyle w:val="instruction"/>
      </w:pPr>
      <w:r w:rsidRPr="002D2043">
        <w:t>6</w:t>
      </w:r>
      <w:r w:rsidRPr="002D2043">
        <w:tab/>
      </w:r>
      <w:r w:rsidR="00201023" w:rsidRPr="003A61EA">
        <w:t xml:space="preserve">Look and write. Use </w:t>
      </w:r>
      <w:r w:rsidR="00201023" w:rsidRPr="00201023">
        <w:rPr>
          <w:rStyle w:val="bold-italic"/>
          <w:b/>
        </w:rPr>
        <w:t>in</w:t>
      </w:r>
      <w:r w:rsidR="00201023" w:rsidRPr="003A61EA">
        <w:t xml:space="preserve">, </w:t>
      </w:r>
      <w:r w:rsidR="00201023" w:rsidRPr="00201023">
        <w:rPr>
          <w:rStyle w:val="bold-italic"/>
          <w:b/>
        </w:rPr>
        <w:t>on</w:t>
      </w:r>
      <w:r w:rsidR="00201023" w:rsidRPr="003A61EA">
        <w:t xml:space="preserve"> or </w:t>
      </w:r>
      <w:r w:rsidR="00201023" w:rsidRPr="00201023">
        <w:rPr>
          <w:rStyle w:val="bold-italic"/>
          <w:b/>
        </w:rPr>
        <w:t>under</w:t>
      </w:r>
      <w:r w:rsidR="00201023" w:rsidRPr="003A61EA">
        <w:t>.</w:t>
      </w:r>
    </w:p>
    <w:p w14:paraId="10364311" w14:textId="5D1189EF" w:rsidR="00FD0FA2" w:rsidRPr="002D2043" w:rsidRDefault="00201023" w:rsidP="00201023">
      <w:pPr>
        <w:pStyle w:val="wordpool-text"/>
        <w:ind w:right="6482"/>
        <w:rPr>
          <w:rFonts w:ascii="Calibri" w:hAnsi="Calibri"/>
        </w:rPr>
      </w:pPr>
      <w:r w:rsidRPr="003A61EA">
        <w:t>chair</w:t>
      </w:r>
      <w:r w:rsidRPr="002D2043">
        <w:t> </w:t>
      </w:r>
      <w:r w:rsidRPr="003A61EA">
        <w:t>bookcase</w:t>
      </w:r>
      <w:r w:rsidRPr="002D2043">
        <w:t> </w:t>
      </w:r>
      <w:r w:rsidRPr="003A61EA">
        <w:t>bed</w:t>
      </w:r>
    </w:p>
    <w:tbl>
      <w:tblPr>
        <w:tblW w:w="9355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8"/>
        <w:gridCol w:w="3118"/>
        <w:gridCol w:w="3119"/>
      </w:tblGrid>
      <w:tr w:rsidR="00201023" w14:paraId="172C7B95" w14:textId="77777777" w:rsidTr="00201023">
        <w:trPr>
          <w:cantSplit/>
          <w:trHeight w:val="2041"/>
        </w:trPr>
        <w:tc>
          <w:tcPr>
            <w:tcW w:w="3118" w:type="dxa"/>
            <w:vAlign w:val="center"/>
          </w:tcPr>
          <w:p w14:paraId="3D7E77D8" w14:textId="77777777" w:rsidR="00201023" w:rsidRDefault="00201023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08DC2AC" wp14:editId="3CBD8064">
                  <wp:extent cx="1940400" cy="1067220"/>
                  <wp:effectExtent l="0" t="0" r="3175" b="0"/>
                  <wp:docPr id="61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0400" cy="1067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  <w:vAlign w:val="center"/>
          </w:tcPr>
          <w:p w14:paraId="37C86107" w14:textId="77777777" w:rsidR="00201023" w:rsidRDefault="00201023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3D6F3F9" wp14:editId="4CF34156">
                  <wp:extent cx="1922400" cy="1082731"/>
                  <wp:effectExtent l="0" t="0" r="0" b="0"/>
                  <wp:docPr id="102631487" name="Picture 1026314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2400" cy="10827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  <w:vAlign w:val="center"/>
          </w:tcPr>
          <w:p w14:paraId="1D3F0EEE" w14:textId="77777777" w:rsidR="00201023" w:rsidRDefault="00201023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C8BF265" wp14:editId="2B1E653F">
                  <wp:extent cx="1933200" cy="1063260"/>
                  <wp:effectExtent l="0" t="0" r="0" b="3810"/>
                  <wp:docPr id="102631488" name="Picture 1026314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3200" cy="1063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48F8C3E" w14:textId="77777777" w:rsidR="00201023" w:rsidRPr="00201023" w:rsidRDefault="00201023" w:rsidP="00201023">
      <w:pPr>
        <w:pStyle w:val="activity-numbered"/>
        <w:rPr>
          <w:u w:val="single"/>
        </w:rPr>
      </w:pPr>
      <w:r w:rsidRPr="00201023">
        <w:t>1</w:t>
      </w:r>
      <w:r w:rsidRPr="00201023">
        <w:tab/>
        <w:t xml:space="preserve">The ball is </w:t>
      </w:r>
      <w:r w:rsidRPr="00201023">
        <w:rPr>
          <w:u w:val="single"/>
        </w:rPr>
        <w:t>                                                                            </w:t>
      </w:r>
      <w:r w:rsidRPr="00201023">
        <w:t>.</w:t>
      </w:r>
    </w:p>
    <w:p w14:paraId="0203EAF0" w14:textId="77777777" w:rsidR="00201023" w:rsidRPr="00201023" w:rsidRDefault="00201023" w:rsidP="00201023">
      <w:pPr>
        <w:pStyle w:val="activity-numbered"/>
        <w:rPr>
          <w:u w:val="single"/>
        </w:rPr>
      </w:pPr>
      <w:r w:rsidRPr="00201023">
        <w:t>2</w:t>
      </w:r>
      <w:r w:rsidRPr="00201023">
        <w:tab/>
        <w:t xml:space="preserve">The teddy is </w:t>
      </w:r>
      <w:r w:rsidRPr="00201023">
        <w:rPr>
          <w:u w:val="single"/>
        </w:rPr>
        <w:t>                                                                       </w:t>
      </w:r>
      <w:r w:rsidRPr="00201023">
        <w:t>.</w:t>
      </w:r>
    </w:p>
    <w:p w14:paraId="586C3586" w14:textId="6B58A671" w:rsidR="00FD0FA2" w:rsidRPr="002D2043" w:rsidRDefault="00201023" w:rsidP="00201023">
      <w:pPr>
        <w:pStyle w:val="activity-numbered"/>
      </w:pPr>
      <w:r w:rsidRPr="00201023">
        <w:t>3</w:t>
      </w:r>
      <w:r w:rsidRPr="00201023">
        <w:tab/>
        <w:t xml:space="preserve">The cat is </w:t>
      </w:r>
      <w:r w:rsidRPr="00201023">
        <w:rPr>
          <w:u w:val="single"/>
        </w:rPr>
        <w:t>                                                                             </w:t>
      </w:r>
      <w:r w:rsidRPr="00201023">
        <w:t>.</w:t>
      </w:r>
    </w:p>
    <w:p w14:paraId="4A4E3583" w14:textId="5E29237A" w:rsidR="00FD0FA2" w:rsidRPr="002D2043" w:rsidRDefault="00FD0FA2" w:rsidP="00FD0FA2">
      <w:pPr>
        <w:pStyle w:val="marks"/>
        <w:spacing w:before="240"/>
        <w:rPr>
          <w:rStyle w:val="head-activityType"/>
          <w:rFonts w:ascii="Calibri" w:hAnsi="Calibri"/>
          <w:b w:val="0"/>
          <w:color w:val="000000"/>
          <w:bdr w:val="single" w:sz="6" w:space="0" w:color="808080"/>
        </w:rPr>
      </w:pPr>
      <w:r w:rsidRPr="002D2043">
        <w:rPr>
          <w:rStyle w:val="marks-frame"/>
        </w:rPr>
        <w:t xml:space="preserve">     / </w:t>
      </w:r>
      <w:r w:rsidR="00201023">
        <w:rPr>
          <w:rStyle w:val="marks-frame"/>
        </w:rPr>
        <w:t>6</w:t>
      </w:r>
      <w:r w:rsidRPr="002D2043">
        <w:rPr>
          <w:rStyle w:val="marks-frame"/>
        </w:rPr>
        <w:t> </w:t>
      </w:r>
    </w:p>
    <w:p w14:paraId="598E474B" w14:textId="77777777" w:rsidR="00744FC9" w:rsidRDefault="00744FC9">
      <w:pPr>
        <w:keepNext w:val="0"/>
        <w:keepLines w:val="0"/>
        <w:rPr>
          <w:rFonts w:asciiTheme="minorHAnsi" w:eastAsia="Times New Roman" w:hAnsiTheme="minorHAnsi"/>
          <w:b/>
          <w:color w:val="000000"/>
          <w:sz w:val="32"/>
          <w:szCs w:val="32"/>
        </w:rPr>
      </w:pPr>
      <w:r>
        <w:br w:type="page"/>
      </w:r>
    </w:p>
    <w:p w14:paraId="4C5BBDDA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68F209F" wp14:editId="481EF60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6" name="Rounded 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1B5B14" w14:textId="77777777" w:rsidR="00170375" w:rsidRPr="00E63C15" w:rsidRDefault="00170375" w:rsidP="00170375">
                            <w:pPr>
                              <w:pageBreakBefore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Listening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68F209F" id="Rounded Rectangle 26" o:spid="_x0000_s1044" style="position:absolute;margin-left:0;margin-top:-.05pt;width:117.35pt;height:21.6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OYIoXKmAgAAug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D1B5B14" w14:textId="77777777" w:rsidR="00170375" w:rsidRPr="00E63C15" w:rsidRDefault="00170375" w:rsidP="00170375">
                      <w:pPr>
                        <w:pageBreakBefore/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Listening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5E82E6B" w14:textId="2EA09E23" w:rsidR="00FD0FA2" w:rsidRDefault="00FD0FA2" w:rsidP="002E73C0">
      <w:pPr>
        <w:pStyle w:val="instruction"/>
        <w:spacing w:after="120"/>
      </w:pPr>
      <w:r>
        <w:t>7</w:t>
      </w:r>
      <w:r>
        <w:tab/>
      </w:r>
      <w:r w:rsidRPr="00A9365B">
        <w:rPr>
          <w:rStyle w:val="audio-icon"/>
          <w:noProof/>
          <w:lang w:eastAsia="en-GB"/>
        </w:rPr>
        <w:drawing>
          <wp:inline distT="0" distB="0" distL="0" distR="0" wp14:anchorId="4284C2A2" wp14:editId="66D16A12">
            <wp:extent cx="180000" cy="180000"/>
            <wp:effectExtent l="0" t="0" r="0" b="0"/>
            <wp:docPr id="49" name="Picture 49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udio Icon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" cy="1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2E73C0">
        <w:rPr>
          <w:color w:val="767171" w:themeColor="background2" w:themeShade="80"/>
        </w:rPr>
        <w:t>9</w:t>
      </w:r>
      <w:r>
        <w:t xml:space="preserve"> </w:t>
      </w:r>
      <w:r w:rsidR="002E73C0" w:rsidRPr="003A61EA">
        <w:t xml:space="preserve">Listen and tick </w:t>
      </w:r>
      <w:r w:rsidR="002E73C0" w:rsidRPr="003A61EA">
        <w:rPr>
          <w:noProof/>
          <w:position w:val="-6"/>
          <w:lang w:eastAsia="es-ES"/>
        </w:rPr>
        <w:drawing>
          <wp:inline distT="0" distB="0" distL="0" distR="0" wp14:anchorId="74B795EE" wp14:editId="0ADF143A">
            <wp:extent cx="177800" cy="203200"/>
            <wp:effectExtent l="0" t="0" r="0" b="0"/>
            <wp:docPr id="12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E73C0" w:rsidRPr="003A61EA">
        <w:t>.</w:t>
      </w:r>
    </w:p>
    <w:tbl>
      <w:tblPr>
        <w:tblW w:w="7938" w:type="dxa"/>
        <w:tblInd w:w="284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01"/>
        <w:gridCol w:w="1701"/>
        <w:gridCol w:w="1134"/>
        <w:gridCol w:w="1701"/>
        <w:gridCol w:w="1701"/>
      </w:tblGrid>
      <w:tr w:rsidR="002E73C0" w14:paraId="47945C9B" w14:textId="77777777" w:rsidTr="002E73C0">
        <w:trPr>
          <w:cantSplit/>
          <w:trHeight w:val="1418"/>
        </w:trPr>
        <w:tc>
          <w:tcPr>
            <w:tcW w:w="1701" w:type="dxa"/>
            <w:vAlign w:val="center"/>
          </w:tcPr>
          <w:p w14:paraId="2E1709E7" w14:textId="77777777" w:rsidR="002E73C0" w:rsidRDefault="002E73C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825D42D" wp14:editId="2B17A6D3">
                  <wp:extent cx="672338" cy="846972"/>
                  <wp:effectExtent l="0" t="0" r="1270" b="4445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6484" cy="8647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44E3A587" w14:textId="77777777" w:rsidR="002E73C0" w:rsidRDefault="002E73C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E8E4ED5" wp14:editId="4567B781">
                  <wp:extent cx="675675" cy="842400"/>
                  <wp:effectExtent l="0" t="0" r="0" b="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5675" cy="84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668359B0" w14:textId="77777777" w:rsidR="002E73C0" w:rsidRDefault="002E73C0" w:rsidP="00331079">
            <w:pPr>
              <w:jc w:val="center"/>
              <w:rPr>
                <w:noProof/>
              </w:rPr>
            </w:pPr>
          </w:p>
        </w:tc>
        <w:tc>
          <w:tcPr>
            <w:tcW w:w="1701" w:type="dxa"/>
            <w:vAlign w:val="center"/>
          </w:tcPr>
          <w:p w14:paraId="6C52183D" w14:textId="007A14FA" w:rsidR="002E73C0" w:rsidRDefault="002E73C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25A7D51" wp14:editId="36F7BB50">
                  <wp:extent cx="681676" cy="849884"/>
                  <wp:effectExtent l="0" t="0" r="4445" b="1270"/>
                  <wp:docPr id="58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9913" cy="860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2478C117" w14:textId="77777777" w:rsidR="002E73C0" w:rsidRDefault="002E73C0" w:rsidP="00331079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D5CB1F2" wp14:editId="58D9B1AB">
                  <wp:extent cx="671957" cy="848787"/>
                  <wp:effectExtent l="0" t="0" r="1270" b="2540"/>
                  <wp:docPr id="63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5013" cy="8526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73C0" w14:paraId="4DE22803" w14:textId="77777777" w:rsidTr="002E73C0">
        <w:trPr>
          <w:cantSplit/>
          <w:trHeight w:val="567"/>
        </w:trPr>
        <w:tc>
          <w:tcPr>
            <w:tcW w:w="1701" w:type="dxa"/>
            <w:vAlign w:val="center"/>
          </w:tcPr>
          <w:p w14:paraId="21B18A91" w14:textId="4072F131" w:rsidR="002E73C0" w:rsidRPr="00685431" w:rsidRDefault="002E73C0" w:rsidP="00331079">
            <w:pPr>
              <w:pStyle w:val="activity-numbered--centered"/>
            </w:pPr>
            <w:r w:rsidRPr="003A61EA">
              <w:t>1 A</w:t>
            </w:r>
            <w:r w:rsidRPr="003A61EA">
              <w:tab/>
            </w:r>
            <w:r w:rsidRPr="003A61EA">
              <w:rPr>
                <w:rStyle w:val="checkbox"/>
              </w:rPr>
              <w:t>☐</w:t>
            </w:r>
          </w:p>
        </w:tc>
        <w:tc>
          <w:tcPr>
            <w:tcW w:w="1701" w:type="dxa"/>
            <w:vAlign w:val="center"/>
          </w:tcPr>
          <w:p w14:paraId="331D9180" w14:textId="2E6AA92C" w:rsidR="002E73C0" w:rsidRPr="00685431" w:rsidRDefault="002E73C0" w:rsidP="00331079">
            <w:pPr>
              <w:pStyle w:val="activity-numbered--centered"/>
            </w:pPr>
            <w:r>
              <w:t>B</w:t>
            </w:r>
            <w:r w:rsidRPr="003A61EA">
              <w:tab/>
            </w:r>
            <w:r w:rsidRPr="003A61EA">
              <w:rPr>
                <w:rStyle w:val="checkbox"/>
              </w:rPr>
              <w:t>☐</w:t>
            </w:r>
          </w:p>
        </w:tc>
        <w:tc>
          <w:tcPr>
            <w:tcW w:w="1134" w:type="dxa"/>
          </w:tcPr>
          <w:p w14:paraId="2C848E14" w14:textId="77777777" w:rsidR="002E73C0" w:rsidRDefault="002E73C0" w:rsidP="00331079">
            <w:pPr>
              <w:pStyle w:val="activity-numbered--centered"/>
            </w:pPr>
          </w:p>
        </w:tc>
        <w:tc>
          <w:tcPr>
            <w:tcW w:w="1701" w:type="dxa"/>
            <w:vAlign w:val="center"/>
          </w:tcPr>
          <w:p w14:paraId="1063B784" w14:textId="189ACFF4" w:rsidR="002E73C0" w:rsidRPr="00685431" w:rsidRDefault="002E73C0" w:rsidP="00331079">
            <w:pPr>
              <w:pStyle w:val="activity-numbered--centered"/>
            </w:pPr>
            <w:r>
              <w:t>2</w:t>
            </w:r>
            <w:r w:rsidRPr="003A61EA">
              <w:t xml:space="preserve"> A</w:t>
            </w:r>
            <w:r w:rsidRPr="003A61EA">
              <w:tab/>
            </w:r>
            <w:r w:rsidRPr="003A61EA">
              <w:rPr>
                <w:rStyle w:val="checkbox"/>
              </w:rPr>
              <w:t>☐</w:t>
            </w:r>
          </w:p>
        </w:tc>
        <w:tc>
          <w:tcPr>
            <w:tcW w:w="1701" w:type="dxa"/>
            <w:vAlign w:val="center"/>
          </w:tcPr>
          <w:p w14:paraId="5C83F887" w14:textId="58F5D100" w:rsidR="002E73C0" w:rsidRDefault="002E73C0" w:rsidP="00331079">
            <w:pPr>
              <w:pStyle w:val="activity-numbered--centered"/>
            </w:pPr>
            <w:r>
              <w:t>B</w:t>
            </w:r>
            <w:r w:rsidRPr="003A61EA">
              <w:tab/>
            </w:r>
            <w:r w:rsidRPr="003A61EA">
              <w:rPr>
                <w:rStyle w:val="checkbox"/>
              </w:rPr>
              <w:t>☐</w:t>
            </w:r>
          </w:p>
        </w:tc>
      </w:tr>
      <w:tr w:rsidR="002E73C0" w14:paraId="62596981" w14:textId="77777777" w:rsidTr="002E73C0">
        <w:trPr>
          <w:cantSplit/>
          <w:trHeight w:val="1418"/>
        </w:trPr>
        <w:tc>
          <w:tcPr>
            <w:tcW w:w="1701" w:type="dxa"/>
            <w:vAlign w:val="center"/>
          </w:tcPr>
          <w:p w14:paraId="06F209FA" w14:textId="77777777" w:rsidR="002E73C0" w:rsidRDefault="002E73C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B316EFB" wp14:editId="3281E382">
                  <wp:extent cx="686484" cy="855876"/>
                  <wp:effectExtent l="0" t="0" r="0" b="0"/>
                  <wp:docPr id="102631433" name="Picture 1026314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6484" cy="8558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0E755DFE" w14:textId="77777777" w:rsidR="002E73C0" w:rsidRDefault="002E73C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DC5B967" wp14:editId="3C01CBC4">
                  <wp:extent cx="675675" cy="842400"/>
                  <wp:effectExtent l="0" t="0" r="0" b="0"/>
                  <wp:docPr id="102631434" name="Picture 1026314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5675" cy="84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47A38628" w14:textId="77777777" w:rsidR="002E73C0" w:rsidRDefault="002E73C0" w:rsidP="00331079">
            <w:pPr>
              <w:jc w:val="center"/>
              <w:rPr>
                <w:noProof/>
              </w:rPr>
            </w:pPr>
          </w:p>
        </w:tc>
        <w:tc>
          <w:tcPr>
            <w:tcW w:w="1701" w:type="dxa"/>
            <w:vAlign w:val="center"/>
          </w:tcPr>
          <w:p w14:paraId="675E7ECD" w14:textId="77777777" w:rsidR="002E73C0" w:rsidRDefault="002E73C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9794AF7" wp14:editId="2BF2FA5E">
                  <wp:extent cx="682801" cy="860153"/>
                  <wp:effectExtent l="0" t="0" r="3175" b="3810"/>
                  <wp:docPr id="102631435" name="Picture 1026314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2801" cy="8601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2F33693F" w14:textId="77777777" w:rsidR="002E73C0" w:rsidRDefault="002E73C0" w:rsidP="00331079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5ABAD0C" wp14:editId="237BABA9">
                  <wp:extent cx="675013" cy="841574"/>
                  <wp:effectExtent l="0" t="0" r="0" b="0"/>
                  <wp:docPr id="102631436" name="Picture 1026314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5013" cy="8415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73C0" w14:paraId="68C79C16" w14:textId="77777777" w:rsidTr="002E73C0">
        <w:trPr>
          <w:cantSplit/>
          <w:trHeight w:val="567"/>
        </w:trPr>
        <w:tc>
          <w:tcPr>
            <w:tcW w:w="1701" w:type="dxa"/>
            <w:vAlign w:val="center"/>
          </w:tcPr>
          <w:p w14:paraId="2ECB77C4" w14:textId="41F7B155" w:rsidR="002E73C0" w:rsidRPr="00685431" w:rsidRDefault="002E73C0" w:rsidP="00331079">
            <w:pPr>
              <w:pStyle w:val="activity-numbered--centered"/>
            </w:pPr>
            <w:r>
              <w:t>3</w:t>
            </w:r>
            <w:r w:rsidRPr="003A61EA">
              <w:t xml:space="preserve"> A</w:t>
            </w:r>
            <w:r w:rsidRPr="003A61EA">
              <w:tab/>
            </w:r>
            <w:r w:rsidRPr="003A61EA">
              <w:rPr>
                <w:rStyle w:val="checkbox"/>
              </w:rPr>
              <w:t>☐</w:t>
            </w:r>
          </w:p>
        </w:tc>
        <w:tc>
          <w:tcPr>
            <w:tcW w:w="1701" w:type="dxa"/>
            <w:vAlign w:val="center"/>
          </w:tcPr>
          <w:p w14:paraId="4EBE5DCA" w14:textId="77777777" w:rsidR="002E73C0" w:rsidRPr="00685431" w:rsidRDefault="002E73C0" w:rsidP="00331079">
            <w:pPr>
              <w:pStyle w:val="activity-numbered--centered"/>
            </w:pPr>
            <w:r>
              <w:t>B</w:t>
            </w:r>
            <w:r w:rsidRPr="003A61EA">
              <w:tab/>
            </w:r>
            <w:r w:rsidRPr="003A61EA">
              <w:rPr>
                <w:rStyle w:val="checkbox"/>
              </w:rPr>
              <w:t>☐</w:t>
            </w:r>
          </w:p>
        </w:tc>
        <w:tc>
          <w:tcPr>
            <w:tcW w:w="1134" w:type="dxa"/>
          </w:tcPr>
          <w:p w14:paraId="7820E213" w14:textId="77777777" w:rsidR="002E73C0" w:rsidRDefault="002E73C0" w:rsidP="00331079">
            <w:pPr>
              <w:pStyle w:val="activity-numbered--centered"/>
            </w:pPr>
          </w:p>
        </w:tc>
        <w:tc>
          <w:tcPr>
            <w:tcW w:w="1701" w:type="dxa"/>
            <w:vAlign w:val="center"/>
          </w:tcPr>
          <w:p w14:paraId="208DEEFC" w14:textId="75C553B2" w:rsidR="002E73C0" w:rsidRPr="00685431" w:rsidRDefault="002E73C0" w:rsidP="00331079">
            <w:pPr>
              <w:pStyle w:val="activity-numbered--centered"/>
            </w:pPr>
            <w:r>
              <w:t>4</w:t>
            </w:r>
            <w:r w:rsidRPr="003A61EA">
              <w:t xml:space="preserve"> A</w:t>
            </w:r>
            <w:r w:rsidRPr="003A61EA">
              <w:tab/>
            </w:r>
            <w:r w:rsidRPr="003A61EA">
              <w:rPr>
                <w:rStyle w:val="checkbox"/>
              </w:rPr>
              <w:t>☐</w:t>
            </w:r>
          </w:p>
        </w:tc>
        <w:tc>
          <w:tcPr>
            <w:tcW w:w="1701" w:type="dxa"/>
            <w:vAlign w:val="center"/>
          </w:tcPr>
          <w:p w14:paraId="00160B99" w14:textId="77777777" w:rsidR="002E73C0" w:rsidRDefault="002E73C0" w:rsidP="00331079">
            <w:pPr>
              <w:pStyle w:val="activity-numbered--centered"/>
            </w:pPr>
            <w:r>
              <w:t>B</w:t>
            </w:r>
            <w:r w:rsidRPr="003A61EA">
              <w:tab/>
            </w:r>
            <w:r w:rsidRPr="003A61EA">
              <w:rPr>
                <w:rStyle w:val="checkbox"/>
              </w:rPr>
              <w:t>☐</w:t>
            </w:r>
          </w:p>
        </w:tc>
      </w:tr>
    </w:tbl>
    <w:p w14:paraId="12117366" w14:textId="2DE45033" w:rsidR="00FD0FA2" w:rsidRPr="00683C0B" w:rsidRDefault="00FD0FA2" w:rsidP="002E73C0">
      <w:pPr>
        <w:pStyle w:val="marks"/>
        <w:spacing w:before="60"/>
        <w:rPr>
          <w:rStyle w:val="marks-frame"/>
        </w:rPr>
      </w:pPr>
      <w:r w:rsidRPr="002D2043">
        <w:rPr>
          <w:rStyle w:val="marks-frame"/>
        </w:rPr>
        <w:t xml:space="preserve">     / </w:t>
      </w:r>
      <w:r w:rsidR="005F0578">
        <w:rPr>
          <w:rStyle w:val="marks-frame"/>
        </w:rPr>
        <w:t>4</w:t>
      </w:r>
      <w:r w:rsidRPr="002D2043">
        <w:rPr>
          <w:rStyle w:val="marks-frame"/>
        </w:rPr>
        <w:t> </w:t>
      </w:r>
    </w:p>
    <w:p w14:paraId="5BE7EDE1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B9DA76E" wp14:editId="5A753F1F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7" name="Rounded 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A136A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Speaking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B9DA76E" id="Rounded Rectangle 27" o:spid="_x0000_s1045" style="position:absolute;margin-left:0;margin-top:-.05pt;width:117.35pt;height:21.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" fillcolor="#7f7f7f [1612]" stroked="f" strokeweight="1pt">
                <v:stroke joinstyle="miter"/>
                <v:textbox inset="0,0,0,0">
                  <w:txbxContent>
                    <w:p w14:paraId="21A136A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Speaking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1202392" w14:textId="1D24C17E" w:rsidR="00FD0FA2" w:rsidRDefault="00FD0FA2" w:rsidP="002E73C0">
      <w:pPr>
        <w:pStyle w:val="instruction"/>
        <w:spacing w:after="120"/>
      </w:pPr>
      <w:r>
        <w:t>8</w:t>
      </w:r>
      <w:r>
        <w:tab/>
      </w:r>
      <w:r w:rsidR="002E73C0" w:rsidRPr="003A61EA">
        <w:t xml:space="preserve">Ask and answer </w:t>
      </w:r>
      <w:r w:rsidR="002E73C0" w:rsidRPr="00C46680">
        <w:rPr>
          <w:rStyle w:val="bold-italic"/>
          <w:b/>
        </w:rPr>
        <w:t>Where’s the …?</w:t>
      </w:r>
    </w:p>
    <w:p w14:paraId="2D3C026D" w14:textId="394DB7E7" w:rsidR="002E73C0" w:rsidRDefault="002E73C0" w:rsidP="002E73C0">
      <w:pPr>
        <w:pStyle w:val="activity-numbered"/>
        <w:spacing w:line="240" w:lineRule="auto"/>
        <w:rPr>
          <w:rStyle w:val="marks-frame"/>
        </w:rPr>
      </w:pPr>
      <w:r>
        <w:rPr>
          <w:rFonts w:ascii="Calibri" w:hAnsi="Calibri"/>
          <w:b/>
          <w:noProof/>
          <w:sz w:val="24"/>
          <w:bdr w:val="single" w:sz="6" w:space="0" w:color="808080"/>
        </w:rPr>
        <w:drawing>
          <wp:inline distT="0" distB="0" distL="0" distR="0" wp14:anchorId="1E881066" wp14:editId="5F036219">
            <wp:extent cx="5955538" cy="1935303"/>
            <wp:effectExtent l="0" t="0" r="1270" b="0"/>
            <wp:docPr id="102631437" name="Picture 102631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1437" name="WC1SU9y.jp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5961" cy="1945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459C6C" w14:textId="2E4CB5B5" w:rsidR="00FD0FA2" w:rsidRPr="00683C0B" w:rsidRDefault="00FD0FA2" w:rsidP="002E73C0">
      <w:pPr>
        <w:pStyle w:val="marks"/>
        <w:spacing w:before="0"/>
        <w:rPr>
          <w:rStyle w:val="marks-frame"/>
        </w:rPr>
      </w:pPr>
      <w:r w:rsidRPr="002D2043">
        <w:rPr>
          <w:rStyle w:val="marks-frame"/>
        </w:rPr>
        <w:t xml:space="preserve">     / </w:t>
      </w:r>
      <w:r w:rsidR="00B43C64">
        <w:rPr>
          <w:rStyle w:val="marks-frame"/>
        </w:rPr>
        <w:t>7</w:t>
      </w:r>
      <w:r w:rsidRPr="002D2043">
        <w:rPr>
          <w:rStyle w:val="marks-frame"/>
        </w:rPr>
        <w:t> </w:t>
      </w:r>
    </w:p>
    <w:p w14:paraId="308EC855" w14:textId="77777777" w:rsidR="00FD0FA2" w:rsidRPr="000F6548" w:rsidRDefault="00FD0FA2" w:rsidP="00FD0FA2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E99105A" wp14:editId="1FD7511F">
                <wp:simplePos x="0" y="0"/>
                <wp:positionH relativeFrom="column">
                  <wp:posOffset>5090160</wp:posOffset>
                </wp:positionH>
                <wp:positionV relativeFrom="paragraph">
                  <wp:posOffset>808990</wp:posOffset>
                </wp:positionV>
                <wp:extent cx="458213" cy="3429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213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2CBE66" w14:textId="69F3BF02" w:rsidR="00FD0FA2" w:rsidRDefault="00FD0FA2" w:rsidP="00FD0FA2">
                            <w:pPr>
                              <w:jc w:val="center"/>
                            </w:pPr>
                            <w:r>
                              <w:t>4</w:t>
                            </w:r>
                            <w:r w:rsidR="00B43C64">
                              <w:t>0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49128F9" wp14:editId="4FDD8ABC">
                                  <wp:extent cx="268605" cy="201295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3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8605" cy="201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72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E99105A" id="Text Box 6" o:spid="_x0000_s1046" type="#_x0000_t202" style="position:absolute;left:0;text-align:left;margin-left:400.8pt;margin-top:63.7pt;width:36.1pt;height:27pt;z-index:2516889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" filled="f" stroked="f" strokeweight=".5pt">
                <v:textbox inset=",2mm">
                  <w:txbxContent>
                    <w:p w14:paraId="392CBE66" w14:textId="69F3BF02" w:rsidR="00FD0FA2" w:rsidRDefault="00FD0FA2" w:rsidP="00FD0FA2">
                      <w:pPr>
                        <w:jc w:val="center"/>
                      </w:pPr>
                      <w:r>
                        <w:t>4</w:t>
                      </w:r>
                      <w:r w:rsidR="00B43C64">
                        <w:t>0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49128F9" wp14:editId="4FDD8ABC">
                            <wp:extent cx="268605" cy="201295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3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8605" cy="201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FA89327" wp14:editId="224FC54A">
            <wp:extent cx="5400000" cy="1689882"/>
            <wp:effectExtent l="0" t="0" r="0" b="0"/>
            <wp:docPr id="102631429" name="Picture 10263142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1429" name="Picture 102631429" descr="Graphical user interface, application&#10;&#10;Description automatically generated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68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0D8802" w14:textId="3789B68B" w:rsidR="00B40B86" w:rsidRPr="000F6548" w:rsidRDefault="00B40B86" w:rsidP="00FD0FA2">
      <w:pPr>
        <w:pStyle w:val="instruction"/>
      </w:pPr>
    </w:p>
    <w:sectPr w:rsidR="00B40B86" w:rsidRPr="000F6548" w:rsidSect="00224951">
      <w:headerReference w:type="default" r:id="rId41"/>
      <w:footerReference w:type="default" r:id="rId42"/>
      <w:pgSz w:w="11900" w:h="16840"/>
      <w:pgMar w:top="1418" w:right="1134" w:bottom="987" w:left="1134" w:header="244" w:footer="5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749E28F" w14:textId="77777777" w:rsidR="00883138" w:rsidRDefault="00883138" w:rsidP="00B7780C">
      <w:r>
        <w:separator/>
      </w:r>
    </w:p>
  </w:endnote>
  <w:endnote w:type="continuationSeparator" w:id="0">
    <w:p w14:paraId="68E9C5EA" w14:textId="77777777" w:rsidR="00883138" w:rsidRDefault="00883138" w:rsidP="00B778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Arial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(Body CS)">
    <w:altName w:val="MS Mincho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Bradley Hand ITC">
    <w:panose1 w:val="020B0604020202020204"/>
    <w:charset w:val="4D"/>
    <w:family w:val="script"/>
    <w:pitch w:val="variable"/>
    <w:sig w:usb0="00000003" w:usb1="00000000" w:usb2="00000000" w:usb3="00000000" w:csb0="00000001" w:csb1="00000000"/>
  </w:font>
  <w:font w:name="Abadi">
    <w:altName w:val="Calibri"/>
    <w:panose1 w:val="020B0502020104020204"/>
    <w:charset w:val="00"/>
    <w:family w:val="swiss"/>
    <w:notTrueType/>
    <w:pitch w:val="variable"/>
    <w:sig w:usb0="A00000AF" w:usb1="4000204A" w:usb2="00000000" w:usb3="00000000" w:csb0="0000009B" w:csb1="00000000"/>
  </w:font>
  <w:font w:name="Abadi Extra Light">
    <w:altName w:val="Calibri"/>
    <w:panose1 w:val="020B0604020202020204"/>
    <w:charset w:val="00"/>
    <w:family w:val="swiss"/>
    <w:pitch w:val="variable"/>
    <w:sig w:usb0="8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14423B" w14:textId="77777777" w:rsidR="00800986" w:rsidRPr="002C6E3B" w:rsidRDefault="00800986" w:rsidP="002C6E3B">
    <w:pPr>
      <w:pStyle w:val="Footer"/>
    </w:pPr>
    <w:r w:rsidRPr="002C6E3B">
      <w:fldChar w:fldCharType="begin"/>
    </w:r>
    <w:r w:rsidRPr="002C6E3B">
      <w:instrText xml:space="preserve"> PAGE </w:instrText>
    </w:r>
    <w:r w:rsidRPr="002C6E3B">
      <w:fldChar w:fldCharType="separate"/>
    </w:r>
    <w:r w:rsidR="0010690D">
      <w:rPr>
        <w:noProof/>
      </w:rPr>
      <w:t>4</w:t>
    </w:r>
    <w:r w:rsidRPr="002C6E3B">
      <w:fldChar w:fldCharType="end"/>
    </w:r>
  </w:p>
  <w:p w14:paraId="143D922D" w14:textId="75D8EF2C" w:rsidR="00800986" w:rsidRPr="002C6E3B" w:rsidRDefault="00E56211" w:rsidP="00E56211">
    <w:pPr>
      <w:pStyle w:val="Footer"/>
      <w:tabs>
        <w:tab w:val="clear" w:pos="8505"/>
        <w:tab w:val="right" w:pos="9632"/>
      </w:tabs>
    </w:pPr>
    <w:r>
      <w:rPr>
        <w:rStyle w:val="PageNumber"/>
      </w:rPr>
      <w:t xml:space="preserve">Photocopiable </w:t>
    </w:r>
    <w:r w:rsidRPr="00977088">
      <w:rPr>
        <w:rStyle w:val="PageNumber"/>
      </w:rPr>
      <w:t>© Oxford University Press</w:t>
    </w:r>
    <w:r w:rsidRPr="00DA2675">
      <w:rPr>
        <w:rStyle w:val="PageNumber"/>
      </w:rPr>
      <w:tab/>
    </w:r>
    <w:r w:rsidR="004064B7">
      <w:rPr>
        <w:rStyle w:val="PageNumber"/>
      </w:rPr>
      <w:t>Beehive 1</w:t>
    </w:r>
    <w:r w:rsidR="004064B7" w:rsidRPr="00DA2675">
      <w:rPr>
        <w:rStyle w:val="PageNumber"/>
      </w:rPr>
      <w:t xml:space="preserve"> • </w:t>
    </w:r>
    <w:r w:rsidR="004064B7">
      <w:rPr>
        <w:rStyle w:val="PageNumber"/>
      </w:rPr>
      <w:t xml:space="preserve">Unit </w:t>
    </w:r>
    <w:r w:rsidR="004064B7">
      <w:rPr>
        <w:rStyle w:val="PageNumber"/>
      </w:rPr>
      <w:t>9</w:t>
    </w:r>
    <w:r w:rsidR="004064B7">
      <w:rPr>
        <w:rStyle w:val="PageNumber"/>
      </w:rPr>
      <w:t xml:space="preserve"> test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C511121" w14:textId="77777777" w:rsidR="00883138" w:rsidRDefault="00883138" w:rsidP="00B7780C">
      <w:r>
        <w:separator/>
      </w:r>
    </w:p>
  </w:footnote>
  <w:footnote w:type="continuationSeparator" w:id="0">
    <w:p w14:paraId="3E56B0F2" w14:textId="77777777" w:rsidR="00883138" w:rsidRDefault="00883138" w:rsidP="00B778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914829" w14:textId="77777777" w:rsidR="001B5B02" w:rsidRPr="00224951" w:rsidRDefault="001B5B02" w:rsidP="00224951">
    <w:pPr>
      <w:tabs>
        <w:tab w:val="left" w:pos="5387"/>
      </w:tabs>
      <w:spacing w:before="240"/>
      <w:rPr>
        <w:position w:val="-24"/>
      </w:rPr>
    </w:pPr>
    <w:r>
      <w:rPr>
        <w:noProof/>
        <w:position w:val="48"/>
      </w:rPr>
      <w:drawing>
        <wp:anchor distT="0" distB="0" distL="114300" distR="114300" simplePos="0" relativeHeight="251659264" behindDoc="0" locked="0" layoutInCell="1" allowOverlap="1" wp14:anchorId="35EB35BA" wp14:editId="2D5B8DA4">
          <wp:simplePos x="0" y="0"/>
          <wp:positionH relativeFrom="column">
            <wp:posOffset>101889</wp:posOffset>
          </wp:positionH>
          <wp:positionV relativeFrom="page">
            <wp:posOffset>73152</wp:posOffset>
          </wp:positionV>
          <wp:extent cx="1066800" cy="71120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Text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6800" cy="71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F4B59">
      <w:rPr>
        <w:position w:val="48"/>
      </w:rPr>
      <w:tab/>
    </w:r>
    <w:r w:rsidRPr="00224951">
      <w:rPr>
        <w:position w:val="-24"/>
      </w:rPr>
      <w:t xml:space="preserve">Name: </w:t>
    </w:r>
    <w:r w:rsidRPr="00224951">
      <w:rPr>
        <w:position w:val="-24"/>
        <w:u w:val="single"/>
      </w:rPr>
      <w:t>                                                                 </w:t>
    </w:r>
  </w:p>
  <w:p w14:paraId="298A339F" w14:textId="77777777" w:rsidR="001B5B02" w:rsidRPr="002C6E3B" w:rsidRDefault="001B5B02" w:rsidP="001B5B02"/>
  <w:p w14:paraId="658B24E0" w14:textId="77777777" w:rsidR="000342C6" w:rsidRPr="002C6E3B" w:rsidRDefault="000342C6" w:rsidP="002C6E3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A288B6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148024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AC011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62401F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E6C932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D16BA7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ACE885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F904B5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A14CF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DFC68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4A4F78F9"/>
    <w:multiLevelType w:val="hybridMultilevel"/>
    <w:tmpl w:val="F58C7E86"/>
    <w:lvl w:ilvl="0" w:tplc="701C6244">
      <w:start w:val="1"/>
      <w:numFmt w:val="bullet"/>
      <w:pStyle w:val="advert-generic--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B720BB7"/>
    <w:multiLevelType w:val="hybridMultilevel"/>
    <w:tmpl w:val="8188C880"/>
    <w:lvl w:ilvl="0" w:tplc="E4DE9D3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C813AB4"/>
    <w:multiLevelType w:val="hybridMultilevel"/>
    <w:tmpl w:val="B986C7C0"/>
    <w:lvl w:ilvl="0" w:tplc="B8145602">
      <w:start w:val="1"/>
      <w:numFmt w:val="bullet"/>
      <w:pStyle w:val="activity-bulleted"/>
      <w:lvlText w:val=""/>
      <w:lvlJc w:val="left"/>
      <w:pPr>
        <w:ind w:left="644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cs="Wingdings" w:hint="default"/>
      </w:rPr>
    </w:lvl>
  </w:abstractNum>
  <w:num w:numId="1">
    <w:abstractNumId w:val="12"/>
  </w:num>
  <w:num w:numId="2">
    <w:abstractNumId w:val="10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8"/>
  </w:num>
  <w:num w:numId="8">
    <w:abstractNumId w:val="4"/>
  </w:num>
  <w:num w:numId="9">
    <w:abstractNumId w:val="5"/>
  </w:num>
  <w:num w:numId="10">
    <w:abstractNumId w:val="6"/>
  </w:num>
  <w:num w:numId="11">
    <w:abstractNumId w:val="7"/>
  </w:num>
  <w:num w:numId="12">
    <w:abstractNumId w:val="9"/>
  </w:num>
  <w:num w:numId="13">
    <w:abstractNumId w:val="1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139"/>
  <w:proofState w:spelling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formatting="1" w:enforcement="0"/>
  <w:defaultTabStop w:val="284"/>
  <w:drawingGridHorizontalSpacing w:val="284"/>
  <w:drawingGridVerticalSpacing w:val="284"/>
  <w:doNotUseMarginsForDrawingGridOrigin/>
  <w:drawingGridHorizontalOrigin w:val="1134"/>
  <w:drawingGridVerticalOrigin w:val="113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71DD"/>
    <w:rsid w:val="00000FC1"/>
    <w:rsid w:val="000064B1"/>
    <w:rsid w:val="0000718C"/>
    <w:rsid w:val="0000769B"/>
    <w:rsid w:val="00007ADB"/>
    <w:rsid w:val="00010574"/>
    <w:rsid w:val="00010F6D"/>
    <w:rsid w:val="000115E0"/>
    <w:rsid w:val="00013650"/>
    <w:rsid w:val="0001375E"/>
    <w:rsid w:val="00015C6F"/>
    <w:rsid w:val="000163F4"/>
    <w:rsid w:val="00016559"/>
    <w:rsid w:val="0002272A"/>
    <w:rsid w:val="00025598"/>
    <w:rsid w:val="00026399"/>
    <w:rsid w:val="00026E83"/>
    <w:rsid w:val="00030019"/>
    <w:rsid w:val="00030C1E"/>
    <w:rsid w:val="000313AB"/>
    <w:rsid w:val="00033974"/>
    <w:rsid w:val="00033C99"/>
    <w:rsid w:val="000342C6"/>
    <w:rsid w:val="00034949"/>
    <w:rsid w:val="00035E65"/>
    <w:rsid w:val="00036271"/>
    <w:rsid w:val="0003773C"/>
    <w:rsid w:val="000425B1"/>
    <w:rsid w:val="00042842"/>
    <w:rsid w:val="000432EC"/>
    <w:rsid w:val="00052196"/>
    <w:rsid w:val="0005545F"/>
    <w:rsid w:val="00056F6D"/>
    <w:rsid w:val="00057839"/>
    <w:rsid w:val="00062DDF"/>
    <w:rsid w:val="00063C97"/>
    <w:rsid w:val="0006545C"/>
    <w:rsid w:val="000723A0"/>
    <w:rsid w:val="00073EA3"/>
    <w:rsid w:val="00074250"/>
    <w:rsid w:val="000745F2"/>
    <w:rsid w:val="00074D5E"/>
    <w:rsid w:val="00075CD7"/>
    <w:rsid w:val="00076194"/>
    <w:rsid w:val="0007790C"/>
    <w:rsid w:val="00080442"/>
    <w:rsid w:val="0008087B"/>
    <w:rsid w:val="00080A78"/>
    <w:rsid w:val="0008266E"/>
    <w:rsid w:val="00083976"/>
    <w:rsid w:val="00083A02"/>
    <w:rsid w:val="00083AF8"/>
    <w:rsid w:val="00084F57"/>
    <w:rsid w:val="00086513"/>
    <w:rsid w:val="00086F1C"/>
    <w:rsid w:val="00091192"/>
    <w:rsid w:val="0009148E"/>
    <w:rsid w:val="000917A3"/>
    <w:rsid w:val="00091A69"/>
    <w:rsid w:val="00092A83"/>
    <w:rsid w:val="00092E0B"/>
    <w:rsid w:val="00093D5F"/>
    <w:rsid w:val="000975C6"/>
    <w:rsid w:val="000A1674"/>
    <w:rsid w:val="000A2455"/>
    <w:rsid w:val="000A4427"/>
    <w:rsid w:val="000A5ED6"/>
    <w:rsid w:val="000A78C9"/>
    <w:rsid w:val="000B04C0"/>
    <w:rsid w:val="000B11EA"/>
    <w:rsid w:val="000B38C8"/>
    <w:rsid w:val="000B6808"/>
    <w:rsid w:val="000B79AF"/>
    <w:rsid w:val="000C0648"/>
    <w:rsid w:val="000C0819"/>
    <w:rsid w:val="000C27C5"/>
    <w:rsid w:val="000C4113"/>
    <w:rsid w:val="000C46AD"/>
    <w:rsid w:val="000C58DF"/>
    <w:rsid w:val="000C68A2"/>
    <w:rsid w:val="000C703B"/>
    <w:rsid w:val="000D17BD"/>
    <w:rsid w:val="000D2FAD"/>
    <w:rsid w:val="000D5F16"/>
    <w:rsid w:val="000D61D6"/>
    <w:rsid w:val="000D7466"/>
    <w:rsid w:val="000D759C"/>
    <w:rsid w:val="000E19D2"/>
    <w:rsid w:val="000F0C06"/>
    <w:rsid w:val="000F101A"/>
    <w:rsid w:val="000F3301"/>
    <w:rsid w:val="000F3BB7"/>
    <w:rsid w:val="000F6548"/>
    <w:rsid w:val="00100CC9"/>
    <w:rsid w:val="00101807"/>
    <w:rsid w:val="00101B55"/>
    <w:rsid w:val="00104B92"/>
    <w:rsid w:val="0010662D"/>
    <w:rsid w:val="0010690D"/>
    <w:rsid w:val="0011251B"/>
    <w:rsid w:val="00114ED7"/>
    <w:rsid w:val="0011599B"/>
    <w:rsid w:val="00115A56"/>
    <w:rsid w:val="001168DF"/>
    <w:rsid w:val="00117BF5"/>
    <w:rsid w:val="00120F50"/>
    <w:rsid w:val="001213FC"/>
    <w:rsid w:val="00121C9C"/>
    <w:rsid w:val="001269C0"/>
    <w:rsid w:val="00130A46"/>
    <w:rsid w:val="00130F39"/>
    <w:rsid w:val="0013101C"/>
    <w:rsid w:val="001319F4"/>
    <w:rsid w:val="0013339F"/>
    <w:rsid w:val="0013346E"/>
    <w:rsid w:val="00133B42"/>
    <w:rsid w:val="00135392"/>
    <w:rsid w:val="00136294"/>
    <w:rsid w:val="0013762A"/>
    <w:rsid w:val="001412FE"/>
    <w:rsid w:val="00141B75"/>
    <w:rsid w:val="00141F22"/>
    <w:rsid w:val="00142C7A"/>
    <w:rsid w:val="00151C39"/>
    <w:rsid w:val="00152E78"/>
    <w:rsid w:val="00153538"/>
    <w:rsid w:val="00154839"/>
    <w:rsid w:val="00155AC5"/>
    <w:rsid w:val="0015727E"/>
    <w:rsid w:val="00157442"/>
    <w:rsid w:val="00157D55"/>
    <w:rsid w:val="00160AAD"/>
    <w:rsid w:val="00160FFE"/>
    <w:rsid w:val="00161BA3"/>
    <w:rsid w:val="001628E5"/>
    <w:rsid w:val="001629E3"/>
    <w:rsid w:val="00163023"/>
    <w:rsid w:val="00163ED7"/>
    <w:rsid w:val="0016425F"/>
    <w:rsid w:val="00164650"/>
    <w:rsid w:val="001669D2"/>
    <w:rsid w:val="00167601"/>
    <w:rsid w:val="00170375"/>
    <w:rsid w:val="00170E2A"/>
    <w:rsid w:val="00172F94"/>
    <w:rsid w:val="001730B8"/>
    <w:rsid w:val="001736D4"/>
    <w:rsid w:val="0017568E"/>
    <w:rsid w:val="001763A7"/>
    <w:rsid w:val="00176D33"/>
    <w:rsid w:val="0017744A"/>
    <w:rsid w:val="00180D92"/>
    <w:rsid w:val="001825FD"/>
    <w:rsid w:val="00184AEC"/>
    <w:rsid w:val="001868C3"/>
    <w:rsid w:val="00190E2A"/>
    <w:rsid w:val="00192804"/>
    <w:rsid w:val="00194765"/>
    <w:rsid w:val="00195AD7"/>
    <w:rsid w:val="001A1161"/>
    <w:rsid w:val="001A145B"/>
    <w:rsid w:val="001A37EA"/>
    <w:rsid w:val="001A43FF"/>
    <w:rsid w:val="001A4458"/>
    <w:rsid w:val="001A5888"/>
    <w:rsid w:val="001A6C5A"/>
    <w:rsid w:val="001A6DA4"/>
    <w:rsid w:val="001A6E3A"/>
    <w:rsid w:val="001A72AD"/>
    <w:rsid w:val="001A7A39"/>
    <w:rsid w:val="001A7FC3"/>
    <w:rsid w:val="001B0B7C"/>
    <w:rsid w:val="001B4283"/>
    <w:rsid w:val="001B4391"/>
    <w:rsid w:val="001B5B02"/>
    <w:rsid w:val="001B780B"/>
    <w:rsid w:val="001B7816"/>
    <w:rsid w:val="001C20D3"/>
    <w:rsid w:val="001C604E"/>
    <w:rsid w:val="001D3185"/>
    <w:rsid w:val="001D3D30"/>
    <w:rsid w:val="001D4337"/>
    <w:rsid w:val="001D4CEA"/>
    <w:rsid w:val="001D4DD8"/>
    <w:rsid w:val="001D561F"/>
    <w:rsid w:val="001D5D1F"/>
    <w:rsid w:val="001D5E7B"/>
    <w:rsid w:val="001D63D0"/>
    <w:rsid w:val="001D6964"/>
    <w:rsid w:val="001D7ABC"/>
    <w:rsid w:val="001E2CAF"/>
    <w:rsid w:val="001E41F9"/>
    <w:rsid w:val="001E512C"/>
    <w:rsid w:val="001E5C42"/>
    <w:rsid w:val="001E6DE5"/>
    <w:rsid w:val="001F1774"/>
    <w:rsid w:val="001F4B2B"/>
    <w:rsid w:val="001F6D4B"/>
    <w:rsid w:val="001F73E7"/>
    <w:rsid w:val="00200546"/>
    <w:rsid w:val="00200B80"/>
    <w:rsid w:val="00201010"/>
    <w:rsid w:val="00201023"/>
    <w:rsid w:val="002017C3"/>
    <w:rsid w:val="002055D9"/>
    <w:rsid w:val="002071D5"/>
    <w:rsid w:val="0021023C"/>
    <w:rsid w:val="00211864"/>
    <w:rsid w:val="002127FE"/>
    <w:rsid w:val="00212A01"/>
    <w:rsid w:val="00214FB2"/>
    <w:rsid w:val="00215FE4"/>
    <w:rsid w:val="0021648E"/>
    <w:rsid w:val="002171C9"/>
    <w:rsid w:val="00217C06"/>
    <w:rsid w:val="00224488"/>
    <w:rsid w:val="00224951"/>
    <w:rsid w:val="002252FB"/>
    <w:rsid w:val="00226333"/>
    <w:rsid w:val="00226460"/>
    <w:rsid w:val="00231BCB"/>
    <w:rsid w:val="00231FDF"/>
    <w:rsid w:val="00232F43"/>
    <w:rsid w:val="00233553"/>
    <w:rsid w:val="00235319"/>
    <w:rsid w:val="0023630C"/>
    <w:rsid w:val="00240C89"/>
    <w:rsid w:val="00240DD6"/>
    <w:rsid w:val="00243062"/>
    <w:rsid w:val="002434E1"/>
    <w:rsid w:val="0024455B"/>
    <w:rsid w:val="00246F64"/>
    <w:rsid w:val="00247D46"/>
    <w:rsid w:val="002531A7"/>
    <w:rsid w:val="00257BB8"/>
    <w:rsid w:val="002608CD"/>
    <w:rsid w:val="002610A9"/>
    <w:rsid w:val="00264C7A"/>
    <w:rsid w:val="00264CFF"/>
    <w:rsid w:val="0026533A"/>
    <w:rsid w:val="00265902"/>
    <w:rsid w:val="002661A9"/>
    <w:rsid w:val="00270A88"/>
    <w:rsid w:val="00271C23"/>
    <w:rsid w:val="00271CAC"/>
    <w:rsid w:val="0027327B"/>
    <w:rsid w:val="00273AE4"/>
    <w:rsid w:val="002743DD"/>
    <w:rsid w:val="0027494A"/>
    <w:rsid w:val="00275B3B"/>
    <w:rsid w:val="002801C8"/>
    <w:rsid w:val="00281D98"/>
    <w:rsid w:val="00283A37"/>
    <w:rsid w:val="00283BC1"/>
    <w:rsid w:val="00286457"/>
    <w:rsid w:val="00287E7F"/>
    <w:rsid w:val="00291D5B"/>
    <w:rsid w:val="00291E32"/>
    <w:rsid w:val="002928F1"/>
    <w:rsid w:val="00293D57"/>
    <w:rsid w:val="002953A8"/>
    <w:rsid w:val="00295F11"/>
    <w:rsid w:val="002A1C7D"/>
    <w:rsid w:val="002A2C75"/>
    <w:rsid w:val="002B1A33"/>
    <w:rsid w:val="002B1DD3"/>
    <w:rsid w:val="002B2F37"/>
    <w:rsid w:val="002B46CF"/>
    <w:rsid w:val="002C0308"/>
    <w:rsid w:val="002C208E"/>
    <w:rsid w:val="002C32E4"/>
    <w:rsid w:val="002C4F7C"/>
    <w:rsid w:val="002C57A7"/>
    <w:rsid w:val="002C6625"/>
    <w:rsid w:val="002C6886"/>
    <w:rsid w:val="002C6E3B"/>
    <w:rsid w:val="002D122C"/>
    <w:rsid w:val="002D179A"/>
    <w:rsid w:val="002D236F"/>
    <w:rsid w:val="002D2E6B"/>
    <w:rsid w:val="002D472D"/>
    <w:rsid w:val="002D57C7"/>
    <w:rsid w:val="002D5B6F"/>
    <w:rsid w:val="002D7B55"/>
    <w:rsid w:val="002E0242"/>
    <w:rsid w:val="002E0F63"/>
    <w:rsid w:val="002E1E75"/>
    <w:rsid w:val="002E1E85"/>
    <w:rsid w:val="002E597C"/>
    <w:rsid w:val="002E73C0"/>
    <w:rsid w:val="002F066F"/>
    <w:rsid w:val="002F081D"/>
    <w:rsid w:val="002F0C56"/>
    <w:rsid w:val="002F2105"/>
    <w:rsid w:val="002F2330"/>
    <w:rsid w:val="002F2AA2"/>
    <w:rsid w:val="002F3A7B"/>
    <w:rsid w:val="002F3FD5"/>
    <w:rsid w:val="002F4FA3"/>
    <w:rsid w:val="002F7E0F"/>
    <w:rsid w:val="00304858"/>
    <w:rsid w:val="0030513B"/>
    <w:rsid w:val="003052A0"/>
    <w:rsid w:val="003061DD"/>
    <w:rsid w:val="003068A0"/>
    <w:rsid w:val="003125E7"/>
    <w:rsid w:val="00313DE8"/>
    <w:rsid w:val="003143F7"/>
    <w:rsid w:val="0031512B"/>
    <w:rsid w:val="00315B7C"/>
    <w:rsid w:val="003168A7"/>
    <w:rsid w:val="00317A25"/>
    <w:rsid w:val="003242EA"/>
    <w:rsid w:val="003245FB"/>
    <w:rsid w:val="00325663"/>
    <w:rsid w:val="00325B00"/>
    <w:rsid w:val="003270BC"/>
    <w:rsid w:val="00327BD8"/>
    <w:rsid w:val="003310ED"/>
    <w:rsid w:val="003316A4"/>
    <w:rsid w:val="003318DF"/>
    <w:rsid w:val="00332CC4"/>
    <w:rsid w:val="003379BD"/>
    <w:rsid w:val="0034001F"/>
    <w:rsid w:val="00341023"/>
    <w:rsid w:val="00344305"/>
    <w:rsid w:val="0034484D"/>
    <w:rsid w:val="00347FCB"/>
    <w:rsid w:val="00355843"/>
    <w:rsid w:val="00355D2E"/>
    <w:rsid w:val="00355FFD"/>
    <w:rsid w:val="0036151A"/>
    <w:rsid w:val="003626E8"/>
    <w:rsid w:val="00363A1F"/>
    <w:rsid w:val="00365353"/>
    <w:rsid w:val="00365A35"/>
    <w:rsid w:val="00366B03"/>
    <w:rsid w:val="00367D7F"/>
    <w:rsid w:val="003718B1"/>
    <w:rsid w:val="003726DE"/>
    <w:rsid w:val="003729CA"/>
    <w:rsid w:val="00373ACE"/>
    <w:rsid w:val="003740B4"/>
    <w:rsid w:val="00374A11"/>
    <w:rsid w:val="00375B48"/>
    <w:rsid w:val="00376A48"/>
    <w:rsid w:val="00380386"/>
    <w:rsid w:val="003823E2"/>
    <w:rsid w:val="00384847"/>
    <w:rsid w:val="00386980"/>
    <w:rsid w:val="00387209"/>
    <w:rsid w:val="003875BE"/>
    <w:rsid w:val="00390C08"/>
    <w:rsid w:val="00391C7A"/>
    <w:rsid w:val="00395071"/>
    <w:rsid w:val="0039688A"/>
    <w:rsid w:val="00397A7E"/>
    <w:rsid w:val="003A4CC1"/>
    <w:rsid w:val="003A4F79"/>
    <w:rsid w:val="003A5AA5"/>
    <w:rsid w:val="003B2C55"/>
    <w:rsid w:val="003B570B"/>
    <w:rsid w:val="003B5FB5"/>
    <w:rsid w:val="003B616E"/>
    <w:rsid w:val="003B6C9B"/>
    <w:rsid w:val="003C0F99"/>
    <w:rsid w:val="003C1A24"/>
    <w:rsid w:val="003C1CB9"/>
    <w:rsid w:val="003C242D"/>
    <w:rsid w:val="003C4C25"/>
    <w:rsid w:val="003C5924"/>
    <w:rsid w:val="003D0A4D"/>
    <w:rsid w:val="003D1D73"/>
    <w:rsid w:val="003D34A0"/>
    <w:rsid w:val="003D38E8"/>
    <w:rsid w:val="003D3D43"/>
    <w:rsid w:val="003E3A35"/>
    <w:rsid w:val="003E57EB"/>
    <w:rsid w:val="003F2217"/>
    <w:rsid w:val="003F746F"/>
    <w:rsid w:val="00400AAF"/>
    <w:rsid w:val="00401152"/>
    <w:rsid w:val="00402051"/>
    <w:rsid w:val="00402F14"/>
    <w:rsid w:val="00403A43"/>
    <w:rsid w:val="00405115"/>
    <w:rsid w:val="004052C5"/>
    <w:rsid w:val="004064B7"/>
    <w:rsid w:val="00406CD6"/>
    <w:rsid w:val="00411C7B"/>
    <w:rsid w:val="00413B50"/>
    <w:rsid w:val="00413E5A"/>
    <w:rsid w:val="004144D3"/>
    <w:rsid w:val="004150B4"/>
    <w:rsid w:val="004209A2"/>
    <w:rsid w:val="00422E0E"/>
    <w:rsid w:val="00427D2B"/>
    <w:rsid w:val="00430209"/>
    <w:rsid w:val="0043217C"/>
    <w:rsid w:val="004333FD"/>
    <w:rsid w:val="004340DA"/>
    <w:rsid w:val="004363EB"/>
    <w:rsid w:val="0044081C"/>
    <w:rsid w:val="0044208B"/>
    <w:rsid w:val="00445AB5"/>
    <w:rsid w:val="0045191F"/>
    <w:rsid w:val="00453C6B"/>
    <w:rsid w:val="00453F38"/>
    <w:rsid w:val="0045788E"/>
    <w:rsid w:val="0045796A"/>
    <w:rsid w:val="004616F2"/>
    <w:rsid w:val="00461725"/>
    <w:rsid w:val="00462563"/>
    <w:rsid w:val="00463CF6"/>
    <w:rsid w:val="0046538E"/>
    <w:rsid w:val="00467F0E"/>
    <w:rsid w:val="004720D4"/>
    <w:rsid w:val="00472666"/>
    <w:rsid w:val="004727DA"/>
    <w:rsid w:val="0047404D"/>
    <w:rsid w:val="00474670"/>
    <w:rsid w:val="00474CED"/>
    <w:rsid w:val="0047679A"/>
    <w:rsid w:val="00481E0B"/>
    <w:rsid w:val="00482737"/>
    <w:rsid w:val="00482ACC"/>
    <w:rsid w:val="00485154"/>
    <w:rsid w:val="00485BB1"/>
    <w:rsid w:val="0048725C"/>
    <w:rsid w:val="00487408"/>
    <w:rsid w:val="00490051"/>
    <w:rsid w:val="0049123C"/>
    <w:rsid w:val="004928B9"/>
    <w:rsid w:val="00493051"/>
    <w:rsid w:val="004930AF"/>
    <w:rsid w:val="004976BC"/>
    <w:rsid w:val="00497767"/>
    <w:rsid w:val="00497996"/>
    <w:rsid w:val="004A286A"/>
    <w:rsid w:val="004A29DE"/>
    <w:rsid w:val="004A58E7"/>
    <w:rsid w:val="004A5B2C"/>
    <w:rsid w:val="004A5BF1"/>
    <w:rsid w:val="004A7CE0"/>
    <w:rsid w:val="004B023C"/>
    <w:rsid w:val="004B12CF"/>
    <w:rsid w:val="004B1C68"/>
    <w:rsid w:val="004B6819"/>
    <w:rsid w:val="004B71DD"/>
    <w:rsid w:val="004B7239"/>
    <w:rsid w:val="004C054E"/>
    <w:rsid w:val="004C0E74"/>
    <w:rsid w:val="004C1241"/>
    <w:rsid w:val="004C42DD"/>
    <w:rsid w:val="004C5E29"/>
    <w:rsid w:val="004C6671"/>
    <w:rsid w:val="004C6AE8"/>
    <w:rsid w:val="004C7C36"/>
    <w:rsid w:val="004C7FFE"/>
    <w:rsid w:val="004D02F0"/>
    <w:rsid w:val="004D157F"/>
    <w:rsid w:val="004D1C43"/>
    <w:rsid w:val="004D23D7"/>
    <w:rsid w:val="004D4989"/>
    <w:rsid w:val="004D5F30"/>
    <w:rsid w:val="004D6400"/>
    <w:rsid w:val="004D7694"/>
    <w:rsid w:val="004E3F86"/>
    <w:rsid w:val="004E428F"/>
    <w:rsid w:val="004E5785"/>
    <w:rsid w:val="004F18A5"/>
    <w:rsid w:val="004F2B13"/>
    <w:rsid w:val="004F3ADE"/>
    <w:rsid w:val="004F5A99"/>
    <w:rsid w:val="004F6B15"/>
    <w:rsid w:val="004F6CA5"/>
    <w:rsid w:val="00501F28"/>
    <w:rsid w:val="00503E30"/>
    <w:rsid w:val="0050562B"/>
    <w:rsid w:val="00507BA4"/>
    <w:rsid w:val="00510689"/>
    <w:rsid w:val="005131F7"/>
    <w:rsid w:val="00513708"/>
    <w:rsid w:val="005142C9"/>
    <w:rsid w:val="00515670"/>
    <w:rsid w:val="005168E8"/>
    <w:rsid w:val="00523B49"/>
    <w:rsid w:val="00526D36"/>
    <w:rsid w:val="005345D1"/>
    <w:rsid w:val="00534BB1"/>
    <w:rsid w:val="0053534C"/>
    <w:rsid w:val="005356D6"/>
    <w:rsid w:val="00536CCD"/>
    <w:rsid w:val="00537811"/>
    <w:rsid w:val="0054159F"/>
    <w:rsid w:val="005423FB"/>
    <w:rsid w:val="00542777"/>
    <w:rsid w:val="005439AE"/>
    <w:rsid w:val="005472F3"/>
    <w:rsid w:val="005502A8"/>
    <w:rsid w:val="005503B8"/>
    <w:rsid w:val="00553B54"/>
    <w:rsid w:val="00554D03"/>
    <w:rsid w:val="0055793B"/>
    <w:rsid w:val="00562029"/>
    <w:rsid w:val="005625AC"/>
    <w:rsid w:val="005626C1"/>
    <w:rsid w:val="005631D3"/>
    <w:rsid w:val="0056397B"/>
    <w:rsid w:val="00566A22"/>
    <w:rsid w:val="00566E2D"/>
    <w:rsid w:val="00571638"/>
    <w:rsid w:val="005716EC"/>
    <w:rsid w:val="00572595"/>
    <w:rsid w:val="0057341D"/>
    <w:rsid w:val="0057351E"/>
    <w:rsid w:val="0057373E"/>
    <w:rsid w:val="00573E77"/>
    <w:rsid w:val="0057489D"/>
    <w:rsid w:val="00574D05"/>
    <w:rsid w:val="00574EB8"/>
    <w:rsid w:val="00575DE0"/>
    <w:rsid w:val="0058106E"/>
    <w:rsid w:val="00581E61"/>
    <w:rsid w:val="00585244"/>
    <w:rsid w:val="00587083"/>
    <w:rsid w:val="00590CD9"/>
    <w:rsid w:val="00590D10"/>
    <w:rsid w:val="00590ECE"/>
    <w:rsid w:val="005927C0"/>
    <w:rsid w:val="00594737"/>
    <w:rsid w:val="005956EE"/>
    <w:rsid w:val="005960F6"/>
    <w:rsid w:val="005A05EF"/>
    <w:rsid w:val="005A2DF3"/>
    <w:rsid w:val="005A3184"/>
    <w:rsid w:val="005A3340"/>
    <w:rsid w:val="005A4947"/>
    <w:rsid w:val="005A4B65"/>
    <w:rsid w:val="005A5190"/>
    <w:rsid w:val="005A5CC9"/>
    <w:rsid w:val="005B2093"/>
    <w:rsid w:val="005B3D4D"/>
    <w:rsid w:val="005B589C"/>
    <w:rsid w:val="005B77F4"/>
    <w:rsid w:val="005C435D"/>
    <w:rsid w:val="005C441D"/>
    <w:rsid w:val="005C470F"/>
    <w:rsid w:val="005C6013"/>
    <w:rsid w:val="005C616F"/>
    <w:rsid w:val="005C6B6F"/>
    <w:rsid w:val="005C7436"/>
    <w:rsid w:val="005D13FB"/>
    <w:rsid w:val="005D214B"/>
    <w:rsid w:val="005D2A50"/>
    <w:rsid w:val="005D5829"/>
    <w:rsid w:val="005D63F0"/>
    <w:rsid w:val="005E0241"/>
    <w:rsid w:val="005E041F"/>
    <w:rsid w:val="005E46A8"/>
    <w:rsid w:val="005E54EE"/>
    <w:rsid w:val="005E5EA2"/>
    <w:rsid w:val="005F0298"/>
    <w:rsid w:val="005F0578"/>
    <w:rsid w:val="005F3FD4"/>
    <w:rsid w:val="0060001C"/>
    <w:rsid w:val="00601C4B"/>
    <w:rsid w:val="00604771"/>
    <w:rsid w:val="006055A1"/>
    <w:rsid w:val="00606D31"/>
    <w:rsid w:val="00606E47"/>
    <w:rsid w:val="00612F39"/>
    <w:rsid w:val="006147C2"/>
    <w:rsid w:val="006171B9"/>
    <w:rsid w:val="0061794A"/>
    <w:rsid w:val="00621780"/>
    <w:rsid w:val="00621A41"/>
    <w:rsid w:val="00623C5A"/>
    <w:rsid w:val="00625CA4"/>
    <w:rsid w:val="00627060"/>
    <w:rsid w:val="00627379"/>
    <w:rsid w:val="00632729"/>
    <w:rsid w:val="0063371E"/>
    <w:rsid w:val="00634FA8"/>
    <w:rsid w:val="00636761"/>
    <w:rsid w:val="00637C91"/>
    <w:rsid w:val="006410EE"/>
    <w:rsid w:val="00641929"/>
    <w:rsid w:val="00641B88"/>
    <w:rsid w:val="00642B8D"/>
    <w:rsid w:val="006445E8"/>
    <w:rsid w:val="006464E3"/>
    <w:rsid w:val="00646952"/>
    <w:rsid w:val="00647890"/>
    <w:rsid w:val="00652C82"/>
    <w:rsid w:val="00652D4E"/>
    <w:rsid w:val="00654014"/>
    <w:rsid w:val="00660810"/>
    <w:rsid w:val="00662176"/>
    <w:rsid w:val="00664C86"/>
    <w:rsid w:val="00665CD5"/>
    <w:rsid w:val="006661DF"/>
    <w:rsid w:val="0066668A"/>
    <w:rsid w:val="006669E9"/>
    <w:rsid w:val="00667152"/>
    <w:rsid w:val="0067044A"/>
    <w:rsid w:val="006737A2"/>
    <w:rsid w:val="00675707"/>
    <w:rsid w:val="00677A66"/>
    <w:rsid w:val="006838D8"/>
    <w:rsid w:val="00685431"/>
    <w:rsid w:val="006863EB"/>
    <w:rsid w:val="00687A65"/>
    <w:rsid w:val="00690090"/>
    <w:rsid w:val="006914B1"/>
    <w:rsid w:val="00691649"/>
    <w:rsid w:val="0069472B"/>
    <w:rsid w:val="006951C1"/>
    <w:rsid w:val="006967CC"/>
    <w:rsid w:val="00696A20"/>
    <w:rsid w:val="006A008D"/>
    <w:rsid w:val="006A3FCA"/>
    <w:rsid w:val="006A5AF6"/>
    <w:rsid w:val="006A6B18"/>
    <w:rsid w:val="006A7731"/>
    <w:rsid w:val="006B20A6"/>
    <w:rsid w:val="006B35D6"/>
    <w:rsid w:val="006B400D"/>
    <w:rsid w:val="006B4C3C"/>
    <w:rsid w:val="006C1548"/>
    <w:rsid w:val="006C1A2C"/>
    <w:rsid w:val="006C2333"/>
    <w:rsid w:val="006C3AC2"/>
    <w:rsid w:val="006D0EB7"/>
    <w:rsid w:val="006D1E21"/>
    <w:rsid w:val="006D23F6"/>
    <w:rsid w:val="006D4204"/>
    <w:rsid w:val="006D4C47"/>
    <w:rsid w:val="006E2E03"/>
    <w:rsid w:val="006E3A05"/>
    <w:rsid w:val="006E4BA9"/>
    <w:rsid w:val="006E5040"/>
    <w:rsid w:val="006E5494"/>
    <w:rsid w:val="006E698B"/>
    <w:rsid w:val="006E7BDF"/>
    <w:rsid w:val="006F0BCF"/>
    <w:rsid w:val="006F120A"/>
    <w:rsid w:val="006F38F5"/>
    <w:rsid w:val="006F5406"/>
    <w:rsid w:val="006F5A06"/>
    <w:rsid w:val="006F6A75"/>
    <w:rsid w:val="006F705F"/>
    <w:rsid w:val="006F72FF"/>
    <w:rsid w:val="00700AA5"/>
    <w:rsid w:val="00701451"/>
    <w:rsid w:val="007031D0"/>
    <w:rsid w:val="00706DF0"/>
    <w:rsid w:val="00707033"/>
    <w:rsid w:val="00710E34"/>
    <w:rsid w:val="0071140E"/>
    <w:rsid w:val="007134B3"/>
    <w:rsid w:val="00713F8E"/>
    <w:rsid w:val="007148F0"/>
    <w:rsid w:val="0071591D"/>
    <w:rsid w:val="00717D9D"/>
    <w:rsid w:val="00722F40"/>
    <w:rsid w:val="007236A3"/>
    <w:rsid w:val="00724154"/>
    <w:rsid w:val="00724C5D"/>
    <w:rsid w:val="007258A0"/>
    <w:rsid w:val="00727023"/>
    <w:rsid w:val="00727267"/>
    <w:rsid w:val="00727C23"/>
    <w:rsid w:val="00733595"/>
    <w:rsid w:val="007341D4"/>
    <w:rsid w:val="00734249"/>
    <w:rsid w:val="0073470B"/>
    <w:rsid w:val="00740282"/>
    <w:rsid w:val="00740519"/>
    <w:rsid w:val="00742170"/>
    <w:rsid w:val="007449CE"/>
    <w:rsid w:val="00744FC9"/>
    <w:rsid w:val="00751973"/>
    <w:rsid w:val="00751FBA"/>
    <w:rsid w:val="007522D6"/>
    <w:rsid w:val="007531D2"/>
    <w:rsid w:val="007546E3"/>
    <w:rsid w:val="007547BA"/>
    <w:rsid w:val="007549D2"/>
    <w:rsid w:val="007565CA"/>
    <w:rsid w:val="0075777E"/>
    <w:rsid w:val="00761A30"/>
    <w:rsid w:val="00761C24"/>
    <w:rsid w:val="007641D0"/>
    <w:rsid w:val="0076542B"/>
    <w:rsid w:val="007665F0"/>
    <w:rsid w:val="00766985"/>
    <w:rsid w:val="00766AB4"/>
    <w:rsid w:val="00767D4C"/>
    <w:rsid w:val="00771712"/>
    <w:rsid w:val="00776619"/>
    <w:rsid w:val="00776783"/>
    <w:rsid w:val="00777863"/>
    <w:rsid w:val="00780473"/>
    <w:rsid w:val="007819B5"/>
    <w:rsid w:val="00782DC8"/>
    <w:rsid w:val="00784BF5"/>
    <w:rsid w:val="00785CEA"/>
    <w:rsid w:val="007861D3"/>
    <w:rsid w:val="00790489"/>
    <w:rsid w:val="00790D62"/>
    <w:rsid w:val="00790F54"/>
    <w:rsid w:val="0079178B"/>
    <w:rsid w:val="00791F10"/>
    <w:rsid w:val="0079543B"/>
    <w:rsid w:val="007961C4"/>
    <w:rsid w:val="007A0B53"/>
    <w:rsid w:val="007A0BEC"/>
    <w:rsid w:val="007A409A"/>
    <w:rsid w:val="007B2ACF"/>
    <w:rsid w:val="007B7507"/>
    <w:rsid w:val="007B7626"/>
    <w:rsid w:val="007C01E1"/>
    <w:rsid w:val="007C10A5"/>
    <w:rsid w:val="007C213E"/>
    <w:rsid w:val="007C2491"/>
    <w:rsid w:val="007C2D54"/>
    <w:rsid w:val="007C4DEE"/>
    <w:rsid w:val="007D2501"/>
    <w:rsid w:val="007D3B8A"/>
    <w:rsid w:val="007D3B9A"/>
    <w:rsid w:val="007D69B5"/>
    <w:rsid w:val="007D6A46"/>
    <w:rsid w:val="007E228A"/>
    <w:rsid w:val="007E54F6"/>
    <w:rsid w:val="007E6954"/>
    <w:rsid w:val="007F1B72"/>
    <w:rsid w:val="007F216C"/>
    <w:rsid w:val="007F2314"/>
    <w:rsid w:val="007F283B"/>
    <w:rsid w:val="007F322D"/>
    <w:rsid w:val="007F521E"/>
    <w:rsid w:val="007F77DE"/>
    <w:rsid w:val="0080093A"/>
    <w:rsid w:val="00800986"/>
    <w:rsid w:val="0080149F"/>
    <w:rsid w:val="008022FC"/>
    <w:rsid w:val="00804B20"/>
    <w:rsid w:val="008058B6"/>
    <w:rsid w:val="00812E19"/>
    <w:rsid w:val="008132FD"/>
    <w:rsid w:val="00821520"/>
    <w:rsid w:val="008226BB"/>
    <w:rsid w:val="00822FB5"/>
    <w:rsid w:val="00825729"/>
    <w:rsid w:val="00825B91"/>
    <w:rsid w:val="0082623A"/>
    <w:rsid w:val="008268EA"/>
    <w:rsid w:val="00826AED"/>
    <w:rsid w:val="00827E6D"/>
    <w:rsid w:val="0083181C"/>
    <w:rsid w:val="008326D2"/>
    <w:rsid w:val="00833FC1"/>
    <w:rsid w:val="008340C7"/>
    <w:rsid w:val="008348EB"/>
    <w:rsid w:val="00835075"/>
    <w:rsid w:val="00837081"/>
    <w:rsid w:val="00840961"/>
    <w:rsid w:val="0084178C"/>
    <w:rsid w:val="00842F10"/>
    <w:rsid w:val="00844E29"/>
    <w:rsid w:val="00846F91"/>
    <w:rsid w:val="00847C64"/>
    <w:rsid w:val="00850448"/>
    <w:rsid w:val="00850ECD"/>
    <w:rsid w:val="00851945"/>
    <w:rsid w:val="008522CF"/>
    <w:rsid w:val="00854655"/>
    <w:rsid w:val="00854A37"/>
    <w:rsid w:val="00856665"/>
    <w:rsid w:val="00857230"/>
    <w:rsid w:val="008576C0"/>
    <w:rsid w:val="0086098D"/>
    <w:rsid w:val="00863655"/>
    <w:rsid w:val="00864DB8"/>
    <w:rsid w:val="008652B3"/>
    <w:rsid w:val="0086566B"/>
    <w:rsid w:val="008706B1"/>
    <w:rsid w:val="008707FE"/>
    <w:rsid w:val="00872638"/>
    <w:rsid w:val="00874848"/>
    <w:rsid w:val="00874C79"/>
    <w:rsid w:val="0087541D"/>
    <w:rsid w:val="00875C96"/>
    <w:rsid w:val="00877EAB"/>
    <w:rsid w:val="00880426"/>
    <w:rsid w:val="0088076A"/>
    <w:rsid w:val="00880C84"/>
    <w:rsid w:val="00883138"/>
    <w:rsid w:val="0088323C"/>
    <w:rsid w:val="00883D9D"/>
    <w:rsid w:val="00883F67"/>
    <w:rsid w:val="0088525A"/>
    <w:rsid w:val="00885A86"/>
    <w:rsid w:val="0088622E"/>
    <w:rsid w:val="0089032A"/>
    <w:rsid w:val="00896F7D"/>
    <w:rsid w:val="008A6665"/>
    <w:rsid w:val="008A6D9D"/>
    <w:rsid w:val="008A7DBA"/>
    <w:rsid w:val="008B0EE1"/>
    <w:rsid w:val="008B1CFB"/>
    <w:rsid w:val="008B5BEA"/>
    <w:rsid w:val="008B66C4"/>
    <w:rsid w:val="008B709F"/>
    <w:rsid w:val="008C33E2"/>
    <w:rsid w:val="008C35AD"/>
    <w:rsid w:val="008D0535"/>
    <w:rsid w:val="008D0A97"/>
    <w:rsid w:val="008D1291"/>
    <w:rsid w:val="008D2AF8"/>
    <w:rsid w:val="008D5518"/>
    <w:rsid w:val="008D6BDA"/>
    <w:rsid w:val="008E1822"/>
    <w:rsid w:val="008E3F89"/>
    <w:rsid w:val="008E5795"/>
    <w:rsid w:val="008E6020"/>
    <w:rsid w:val="008E6250"/>
    <w:rsid w:val="008E67D4"/>
    <w:rsid w:val="008E73B8"/>
    <w:rsid w:val="008F0A56"/>
    <w:rsid w:val="008F0C46"/>
    <w:rsid w:val="008F1184"/>
    <w:rsid w:val="008F3756"/>
    <w:rsid w:val="008F7988"/>
    <w:rsid w:val="0090204B"/>
    <w:rsid w:val="0090298C"/>
    <w:rsid w:val="00904E53"/>
    <w:rsid w:val="009073CB"/>
    <w:rsid w:val="009076D1"/>
    <w:rsid w:val="00907B1B"/>
    <w:rsid w:val="00907C84"/>
    <w:rsid w:val="00913E64"/>
    <w:rsid w:val="00914409"/>
    <w:rsid w:val="00914EB0"/>
    <w:rsid w:val="009163A7"/>
    <w:rsid w:val="00917669"/>
    <w:rsid w:val="00917686"/>
    <w:rsid w:val="00917EA0"/>
    <w:rsid w:val="00920BE7"/>
    <w:rsid w:val="00923471"/>
    <w:rsid w:val="0092374F"/>
    <w:rsid w:val="00924D85"/>
    <w:rsid w:val="00926342"/>
    <w:rsid w:val="00927CA0"/>
    <w:rsid w:val="009302D9"/>
    <w:rsid w:val="00931FFD"/>
    <w:rsid w:val="00933BC6"/>
    <w:rsid w:val="00935247"/>
    <w:rsid w:val="00936192"/>
    <w:rsid w:val="00937685"/>
    <w:rsid w:val="009403A9"/>
    <w:rsid w:val="0094075D"/>
    <w:rsid w:val="0094092A"/>
    <w:rsid w:val="0094204C"/>
    <w:rsid w:val="0094246A"/>
    <w:rsid w:val="00944875"/>
    <w:rsid w:val="00945685"/>
    <w:rsid w:val="009474AF"/>
    <w:rsid w:val="009479BB"/>
    <w:rsid w:val="009521DE"/>
    <w:rsid w:val="0095319D"/>
    <w:rsid w:val="00953F4D"/>
    <w:rsid w:val="00955C0A"/>
    <w:rsid w:val="00955C9F"/>
    <w:rsid w:val="00956339"/>
    <w:rsid w:val="009563C3"/>
    <w:rsid w:val="00957646"/>
    <w:rsid w:val="00957C98"/>
    <w:rsid w:val="00960032"/>
    <w:rsid w:val="00961255"/>
    <w:rsid w:val="009636CD"/>
    <w:rsid w:val="009643CF"/>
    <w:rsid w:val="00964A88"/>
    <w:rsid w:val="00967415"/>
    <w:rsid w:val="009678D6"/>
    <w:rsid w:val="00970F4C"/>
    <w:rsid w:val="00971062"/>
    <w:rsid w:val="00971C39"/>
    <w:rsid w:val="009738A6"/>
    <w:rsid w:val="009742BA"/>
    <w:rsid w:val="009749AF"/>
    <w:rsid w:val="009760E3"/>
    <w:rsid w:val="00977C9A"/>
    <w:rsid w:val="00980E7C"/>
    <w:rsid w:val="009848BD"/>
    <w:rsid w:val="00985171"/>
    <w:rsid w:val="00987466"/>
    <w:rsid w:val="00991036"/>
    <w:rsid w:val="009934C5"/>
    <w:rsid w:val="00994285"/>
    <w:rsid w:val="00994594"/>
    <w:rsid w:val="00996488"/>
    <w:rsid w:val="009964C9"/>
    <w:rsid w:val="00996BEF"/>
    <w:rsid w:val="009979F6"/>
    <w:rsid w:val="00997B11"/>
    <w:rsid w:val="009A0EE3"/>
    <w:rsid w:val="009A2B66"/>
    <w:rsid w:val="009A4CDC"/>
    <w:rsid w:val="009A6041"/>
    <w:rsid w:val="009B273C"/>
    <w:rsid w:val="009B36CC"/>
    <w:rsid w:val="009B375D"/>
    <w:rsid w:val="009B3B87"/>
    <w:rsid w:val="009B44C9"/>
    <w:rsid w:val="009B5A7E"/>
    <w:rsid w:val="009C14AE"/>
    <w:rsid w:val="009C4084"/>
    <w:rsid w:val="009C463F"/>
    <w:rsid w:val="009C7821"/>
    <w:rsid w:val="009D0BBD"/>
    <w:rsid w:val="009D15EE"/>
    <w:rsid w:val="009D1A33"/>
    <w:rsid w:val="009D30E7"/>
    <w:rsid w:val="009D3580"/>
    <w:rsid w:val="009D3B57"/>
    <w:rsid w:val="009D4C05"/>
    <w:rsid w:val="009D5BE4"/>
    <w:rsid w:val="009D6144"/>
    <w:rsid w:val="009D6155"/>
    <w:rsid w:val="009E08F0"/>
    <w:rsid w:val="009E0B0A"/>
    <w:rsid w:val="009E2603"/>
    <w:rsid w:val="009E2ED6"/>
    <w:rsid w:val="009E36AF"/>
    <w:rsid w:val="009E6047"/>
    <w:rsid w:val="009E694F"/>
    <w:rsid w:val="009E6B64"/>
    <w:rsid w:val="009E7F8E"/>
    <w:rsid w:val="009F039E"/>
    <w:rsid w:val="009F090F"/>
    <w:rsid w:val="009F1054"/>
    <w:rsid w:val="009F13DD"/>
    <w:rsid w:val="009F1E35"/>
    <w:rsid w:val="009F1EFD"/>
    <w:rsid w:val="00A00113"/>
    <w:rsid w:val="00A02C94"/>
    <w:rsid w:val="00A060DA"/>
    <w:rsid w:val="00A072B8"/>
    <w:rsid w:val="00A07CA7"/>
    <w:rsid w:val="00A10CA0"/>
    <w:rsid w:val="00A13012"/>
    <w:rsid w:val="00A15510"/>
    <w:rsid w:val="00A21454"/>
    <w:rsid w:val="00A2164D"/>
    <w:rsid w:val="00A21AC2"/>
    <w:rsid w:val="00A23291"/>
    <w:rsid w:val="00A24E2C"/>
    <w:rsid w:val="00A26D0B"/>
    <w:rsid w:val="00A26FC0"/>
    <w:rsid w:val="00A338FA"/>
    <w:rsid w:val="00A33B2E"/>
    <w:rsid w:val="00A40292"/>
    <w:rsid w:val="00A41372"/>
    <w:rsid w:val="00A45B3B"/>
    <w:rsid w:val="00A4605E"/>
    <w:rsid w:val="00A465EF"/>
    <w:rsid w:val="00A46766"/>
    <w:rsid w:val="00A467E0"/>
    <w:rsid w:val="00A503AD"/>
    <w:rsid w:val="00A50484"/>
    <w:rsid w:val="00A51410"/>
    <w:rsid w:val="00A5163B"/>
    <w:rsid w:val="00A5282F"/>
    <w:rsid w:val="00A52FC6"/>
    <w:rsid w:val="00A6186C"/>
    <w:rsid w:val="00A62D35"/>
    <w:rsid w:val="00A64211"/>
    <w:rsid w:val="00A664D6"/>
    <w:rsid w:val="00A667A4"/>
    <w:rsid w:val="00A723FC"/>
    <w:rsid w:val="00A72B29"/>
    <w:rsid w:val="00A73E20"/>
    <w:rsid w:val="00A744D1"/>
    <w:rsid w:val="00A751FE"/>
    <w:rsid w:val="00A769A7"/>
    <w:rsid w:val="00A77427"/>
    <w:rsid w:val="00A80FB9"/>
    <w:rsid w:val="00A8134E"/>
    <w:rsid w:val="00A82D03"/>
    <w:rsid w:val="00A832D9"/>
    <w:rsid w:val="00A86195"/>
    <w:rsid w:val="00A90B7C"/>
    <w:rsid w:val="00A9365B"/>
    <w:rsid w:val="00A95734"/>
    <w:rsid w:val="00A968CD"/>
    <w:rsid w:val="00AA1680"/>
    <w:rsid w:val="00AA3CE5"/>
    <w:rsid w:val="00AA429D"/>
    <w:rsid w:val="00AA442E"/>
    <w:rsid w:val="00AA479B"/>
    <w:rsid w:val="00AA50D4"/>
    <w:rsid w:val="00AA6334"/>
    <w:rsid w:val="00AB1EE7"/>
    <w:rsid w:val="00AB4D61"/>
    <w:rsid w:val="00AB5A8C"/>
    <w:rsid w:val="00AB5AFF"/>
    <w:rsid w:val="00AB629F"/>
    <w:rsid w:val="00AB7002"/>
    <w:rsid w:val="00AC0C91"/>
    <w:rsid w:val="00AC0F84"/>
    <w:rsid w:val="00AC5513"/>
    <w:rsid w:val="00AC55CB"/>
    <w:rsid w:val="00AC6790"/>
    <w:rsid w:val="00AD179F"/>
    <w:rsid w:val="00AD1B6D"/>
    <w:rsid w:val="00AD47D2"/>
    <w:rsid w:val="00AD67C5"/>
    <w:rsid w:val="00AE073B"/>
    <w:rsid w:val="00AE0B49"/>
    <w:rsid w:val="00AE205C"/>
    <w:rsid w:val="00AE270C"/>
    <w:rsid w:val="00AE41B2"/>
    <w:rsid w:val="00AE4C38"/>
    <w:rsid w:val="00AF070A"/>
    <w:rsid w:val="00AF08C2"/>
    <w:rsid w:val="00AF219A"/>
    <w:rsid w:val="00AF249A"/>
    <w:rsid w:val="00AF31B0"/>
    <w:rsid w:val="00AF4328"/>
    <w:rsid w:val="00AF5438"/>
    <w:rsid w:val="00AF683F"/>
    <w:rsid w:val="00B0244A"/>
    <w:rsid w:val="00B04150"/>
    <w:rsid w:val="00B05610"/>
    <w:rsid w:val="00B0615F"/>
    <w:rsid w:val="00B06335"/>
    <w:rsid w:val="00B07445"/>
    <w:rsid w:val="00B0778E"/>
    <w:rsid w:val="00B10536"/>
    <w:rsid w:val="00B14A36"/>
    <w:rsid w:val="00B20AA5"/>
    <w:rsid w:val="00B241AA"/>
    <w:rsid w:val="00B2449B"/>
    <w:rsid w:val="00B2585F"/>
    <w:rsid w:val="00B277D6"/>
    <w:rsid w:val="00B31245"/>
    <w:rsid w:val="00B31F42"/>
    <w:rsid w:val="00B32EB0"/>
    <w:rsid w:val="00B33131"/>
    <w:rsid w:val="00B34596"/>
    <w:rsid w:val="00B348A1"/>
    <w:rsid w:val="00B366E3"/>
    <w:rsid w:val="00B37824"/>
    <w:rsid w:val="00B4013E"/>
    <w:rsid w:val="00B405AA"/>
    <w:rsid w:val="00B40789"/>
    <w:rsid w:val="00B40B86"/>
    <w:rsid w:val="00B41817"/>
    <w:rsid w:val="00B43513"/>
    <w:rsid w:val="00B43B2B"/>
    <w:rsid w:val="00B43C64"/>
    <w:rsid w:val="00B47910"/>
    <w:rsid w:val="00B50C9B"/>
    <w:rsid w:val="00B62A15"/>
    <w:rsid w:val="00B666B9"/>
    <w:rsid w:val="00B700D0"/>
    <w:rsid w:val="00B72C49"/>
    <w:rsid w:val="00B73B26"/>
    <w:rsid w:val="00B75740"/>
    <w:rsid w:val="00B766AA"/>
    <w:rsid w:val="00B7780C"/>
    <w:rsid w:val="00B811B6"/>
    <w:rsid w:val="00B81AA1"/>
    <w:rsid w:val="00B83A2B"/>
    <w:rsid w:val="00B840C5"/>
    <w:rsid w:val="00B856E9"/>
    <w:rsid w:val="00B87621"/>
    <w:rsid w:val="00B87FC0"/>
    <w:rsid w:val="00B9355A"/>
    <w:rsid w:val="00B94E0F"/>
    <w:rsid w:val="00B96FA2"/>
    <w:rsid w:val="00BA1C9F"/>
    <w:rsid w:val="00BA20D7"/>
    <w:rsid w:val="00BA258A"/>
    <w:rsid w:val="00BA31F9"/>
    <w:rsid w:val="00BA37E9"/>
    <w:rsid w:val="00BA3D2A"/>
    <w:rsid w:val="00BA50F9"/>
    <w:rsid w:val="00BA5AD9"/>
    <w:rsid w:val="00BA73EC"/>
    <w:rsid w:val="00BA7750"/>
    <w:rsid w:val="00BB0F26"/>
    <w:rsid w:val="00BB5911"/>
    <w:rsid w:val="00BB5DBE"/>
    <w:rsid w:val="00BB6D3D"/>
    <w:rsid w:val="00BC053C"/>
    <w:rsid w:val="00BC0CBE"/>
    <w:rsid w:val="00BC2B28"/>
    <w:rsid w:val="00BD0B7D"/>
    <w:rsid w:val="00BD54B2"/>
    <w:rsid w:val="00BD5860"/>
    <w:rsid w:val="00BD6BCE"/>
    <w:rsid w:val="00BD7028"/>
    <w:rsid w:val="00BD7858"/>
    <w:rsid w:val="00BE0965"/>
    <w:rsid w:val="00BE2835"/>
    <w:rsid w:val="00BE3AFD"/>
    <w:rsid w:val="00BE580A"/>
    <w:rsid w:val="00BE669E"/>
    <w:rsid w:val="00BF3575"/>
    <w:rsid w:val="00BF5DC3"/>
    <w:rsid w:val="00C0231E"/>
    <w:rsid w:val="00C032B7"/>
    <w:rsid w:val="00C04191"/>
    <w:rsid w:val="00C07C44"/>
    <w:rsid w:val="00C12AD6"/>
    <w:rsid w:val="00C1468B"/>
    <w:rsid w:val="00C14ADC"/>
    <w:rsid w:val="00C158A6"/>
    <w:rsid w:val="00C17494"/>
    <w:rsid w:val="00C17CE0"/>
    <w:rsid w:val="00C17FE5"/>
    <w:rsid w:val="00C21B5C"/>
    <w:rsid w:val="00C24912"/>
    <w:rsid w:val="00C3170F"/>
    <w:rsid w:val="00C338DB"/>
    <w:rsid w:val="00C345A9"/>
    <w:rsid w:val="00C35B94"/>
    <w:rsid w:val="00C368FB"/>
    <w:rsid w:val="00C423F7"/>
    <w:rsid w:val="00C4315C"/>
    <w:rsid w:val="00C46680"/>
    <w:rsid w:val="00C474F8"/>
    <w:rsid w:val="00C51979"/>
    <w:rsid w:val="00C52B79"/>
    <w:rsid w:val="00C53DA2"/>
    <w:rsid w:val="00C56ED1"/>
    <w:rsid w:val="00C574B7"/>
    <w:rsid w:val="00C57721"/>
    <w:rsid w:val="00C61FDF"/>
    <w:rsid w:val="00C635E4"/>
    <w:rsid w:val="00C70E25"/>
    <w:rsid w:val="00C71374"/>
    <w:rsid w:val="00C72479"/>
    <w:rsid w:val="00C744EB"/>
    <w:rsid w:val="00C748E5"/>
    <w:rsid w:val="00C76698"/>
    <w:rsid w:val="00C8086C"/>
    <w:rsid w:val="00C81B46"/>
    <w:rsid w:val="00C839B0"/>
    <w:rsid w:val="00C85394"/>
    <w:rsid w:val="00C86973"/>
    <w:rsid w:val="00C879AD"/>
    <w:rsid w:val="00C92A16"/>
    <w:rsid w:val="00C934B8"/>
    <w:rsid w:val="00CA0293"/>
    <w:rsid w:val="00CA0F23"/>
    <w:rsid w:val="00CA1C86"/>
    <w:rsid w:val="00CA2986"/>
    <w:rsid w:val="00CA3DA1"/>
    <w:rsid w:val="00CA7B68"/>
    <w:rsid w:val="00CB28EA"/>
    <w:rsid w:val="00CB3572"/>
    <w:rsid w:val="00CB36A2"/>
    <w:rsid w:val="00CB4E08"/>
    <w:rsid w:val="00CB5E0B"/>
    <w:rsid w:val="00CB6FD8"/>
    <w:rsid w:val="00CC047B"/>
    <w:rsid w:val="00CC0956"/>
    <w:rsid w:val="00CC16F7"/>
    <w:rsid w:val="00CC188B"/>
    <w:rsid w:val="00CC23A7"/>
    <w:rsid w:val="00CC3834"/>
    <w:rsid w:val="00CD15E4"/>
    <w:rsid w:val="00CD2740"/>
    <w:rsid w:val="00CD275C"/>
    <w:rsid w:val="00CD2C04"/>
    <w:rsid w:val="00CD3184"/>
    <w:rsid w:val="00CD42D5"/>
    <w:rsid w:val="00CD4970"/>
    <w:rsid w:val="00CE0A3C"/>
    <w:rsid w:val="00CE4057"/>
    <w:rsid w:val="00CF0131"/>
    <w:rsid w:val="00CF1652"/>
    <w:rsid w:val="00CF263C"/>
    <w:rsid w:val="00CF26AA"/>
    <w:rsid w:val="00CF37A9"/>
    <w:rsid w:val="00CF6692"/>
    <w:rsid w:val="00D00729"/>
    <w:rsid w:val="00D00F3C"/>
    <w:rsid w:val="00D0487D"/>
    <w:rsid w:val="00D07BCB"/>
    <w:rsid w:val="00D07F82"/>
    <w:rsid w:val="00D1202D"/>
    <w:rsid w:val="00D140A0"/>
    <w:rsid w:val="00D173F1"/>
    <w:rsid w:val="00D17A35"/>
    <w:rsid w:val="00D20C36"/>
    <w:rsid w:val="00D22B0C"/>
    <w:rsid w:val="00D24769"/>
    <w:rsid w:val="00D24E30"/>
    <w:rsid w:val="00D32940"/>
    <w:rsid w:val="00D339A0"/>
    <w:rsid w:val="00D34ABE"/>
    <w:rsid w:val="00D369D9"/>
    <w:rsid w:val="00D41EEA"/>
    <w:rsid w:val="00D4560D"/>
    <w:rsid w:val="00D5007A"/>
    <w:rsid w:val="00D521B9"/>
    <w:rsid w:val="00D52F0F"/>
    <w:rsid w:val="00D537AF"/>
    <w:rsid w:val="00D604D9"/>
    <w:rsid w:val="00D6210F"/>
    <w:rsid w:val="00D62357"/>
    <w:rsid w:val="00D62920"/>
    <w:rsid w:val="00D700F4"/>
    <w:rsid w:val="00D708C6"/>
    <w:rsid w:val="00D72149"/>
    <w:rsid w:val="00D72283"/>
    <w:rsid w:val="00D72346"/>
    <w:rsid w:val="00D7278F"/>
    <w:rsid w:val="00D72A7E"/>
    <w:rsid w:val="00D7336E"/>
    <w:rsid w:val="00D74B38"/>
    <w:rsid w:val="00D74D87"/>
    <w:rsid w:val="00D74F08"/>
    <w:rsid w:val="00D74FAA"/>
    <w:rsid w:val="00D74FEE"/>
    <w:rsid w:val="00D7505C"/>
    <w:rsid w:val="00D75800"/>
    <w:rsid w:val="00D7622D"/>
    <w:rsid w:val="00D76940"/>
    <w:rsid w:val="00D81A84"/>
    <w:rsid w:val="00D8468B"/>
    <w:rsid w:val="00D8719B"/>
    <w:rsid w:val="00D87499"/>
    <w:rsid w:val="00D91AF8"/>
    <w:rsid w:val="00D92134"/>
    <w:rsid w:val="00D93332"/>
    <w:rsid w:val="00D93D54"/>
    <w:rsid w:val="00DA07A2"/>
    <w:rsid w:val="00DA0CFE"/>
    <w:rsid w:val="00DA1780"/>
    <w:rsid w:val="00DA2DB3"/>
    <w:rsid w:val="00DA56F6"/>
    <w:rsid w:val="00DA7273"/>
    <w:rsid w:val="00DB0961"/>
    <w:rsid w:val="00DB0F42"/>
    <w:rsid w:val="00DB190B"/>
    <w:rsid w:val="00DB1A76"/>
    <w:rsid w:val="00DB256C"/>
    <w:rsid w:val="00DB4C83"/>
    <w:rsid w:val="00DB59E3"/>
    <w:rsid w:val="00DB5E4A"/>
    <w:rsid w:val="00DB67D6"/>
    <w:rsid w:val="00DB77A9"/>
    <w:rsid w:val="00DC0FF0"/>
    <w:rsid w:val="00DC1454"/>
    <w:rsid w:val="00DC15D6"/>
    <w:rsid w:val="00DC46A9"/>
    <w:rsid w:val="00DC63EC"/>
    <w:rsid w:val="00DC7017"/>
    <w:rsid w:val="00DC7BB2"/>
    <w:rsid w:val="00DC7D15"/>
    <w:rsid w:val="00DD0C9C"/>
    <w:rsid w:val="00DD553F"/>
    <w:rsid w:val="00DD667B"/>
    <w:rsid w:val="00DD6A32"/>
    <w:rsid w:val="00DD7C33"/>
    <w:rsid w:val="00DE1CC4"/>
    <w:rsid w:val="00DE69D0"/>
    <w:rsid w:val="00DE6A2B"/>
    <w:rsid w:val="00DE6B58"/>
    <w:rsid w:val="00DF22AD"/>
    <w:rsid w:val="00DF408E"/>
    <w:rsid w:val="00DF72E3"/>
    <w:rsid w:val="00E006C3"/>
    <w:rsid w:val="00E022DA"/>
    <w:rsid w:val="00E036E3"/>
    <w:rsid w:val="00E04102"/>
    <w:rsid w:val="00E06488"/>
    <w:rsid w:val="00E06AEF"/>
    <w:rsid w:val="00E12FC6"/>
    <w:rsid w:val="00E1313D"/>
    <w:rsid w:val="00E1342C"/>
    <w:rsid w:val="00E14575"/>
    <w:rsid w:val="00E14F8F"/>
    <w:rsid w:val="00E16AAF"/>
    <w:rsid w:val="00E23EB6"/>
    <w:rsid w:val="00E25669"/>
    <w:rsid w:val="00E26628"/>
    <w:rsid w:val="00E273A3"/>
    <w:rsid w:val="00E3101B"/>
    <w:rsid w:val="00E3184A"/>
    <w:rsid w:val="00E323DD"/>
    <w:rsid w:val="00E32D25"/>
    <w:rsid w:val="00E330F3"/>
    <w:rsid w:val="00E3425B"/>
    <w:rsid w:val="00E34C76"/>
    <w:rsid w:val="00E35B75"/>
    <w:rsid w:val="00E36F2F"/>
    <w:rsid w:val="00E37465"/>
    <w:rsid w:val="00E378BF"/>
    <w:rsid w:val="00E42170"/>
    <w:rsid w:val="00E43656"/>
    <w:rsid w:val="00E465AF"/>
    <w:rsid w:val="00E469EF"/>
    <w:rsid w:val="00E51263"/>
    <w:rsid w:val="00E51619"/>
    <w:rsid w:val="00E51BA3"/>
    <w:rsid w:val="00E537B0"/>
    <w:rsid w:val="00E53A87"/>
    <w:rsid w:val="00E53F54"/>
    <w:rsid w:val="00E54E56"/>
    <w:rsid w:val="00E55BD4"/>
    <w:rsid w:val="00E56211"/>
    <w:rsid w:val="00E562DA"/>
    <w:rsid w:val="00E6420E"/>
    <w:rsid w:val="00E65B51"/>
    <w:rsid w:val="00E661B6"/>
    <w:rsid w:val="00E70314"/>
    <w:rsid w:val="00E7171F"/>
    <w:rsid w:val="00E7188E"/>
    <w:rsid w:val="00E7471A"/>
    <w:rsid w:val="00E8099B"/>
    <w:rsid w:val="00E8439D"/>
    <w:rsid w:val="00E84AD5"/>
    <w:rsid w:val="00E85814"/>
    <w:rsid w:val="00E866E4"/>
    <w:rsid w:val="00E86B97"/>
    <w:rsid w:val="00E87D60"/>
    <w:rsid w:val="00E92319"/>
    <w:rsid w:val="00E92C07"/>
    <w:rsid w:val="00EA01F3"/>
    <w:rsid w:val="00EA1605"/>
    <w:rsid w:val="00EA4229"/>
    <w:rsid w:val="00EA504A"/>
    <w:rsid w:val="00EA5656"/>
    <w:rsid w:val="00EA5A9E"/>
    <w:rsid w:val="00EA750C"/>
    <w:rsid w:val="00EA7578"/>
    <w:rsid w:val="00EB019B"/>
    <w:rsid w:val="00EB08D1"/>
    <w:rsid w:val="00EB1B94"/>
    <w:rsid w:val="00EB214F"/>
    <w:rsid w:val="00EB27CA"/>
    <w:rsid w:val="00EC0263"/>
    <w:rsid w:val="00EC148D"/>
    <w:rsid w:val="00EC4587"/>
    <w:rsid w:val="00EC45A5"/>
    <w:rsid w:val="00EC6088"/>
    <w:rsid w:val="00ED029F"/>
    <w:rsid w:val="00ED0E73"/>
    <w:rsid w:val="00ED3024"/>
    <w:rsid w:val="00ED409F"/>
    <w:rsid w:val="00ED497C"/>
    <w:rsid w:val="00ED6438"/>
    <w:rsid w:val="00EE0D3E"/>
    <w:rsid w:val="00EE13E9"/>
    <w:rsid w:val="00EE208E"/>
    <w:rsid w:val="00EE5140"/>
    <w:rsid w:val="00EE647E"/>
    <w:rsid w:val="00EE745A"/>
    <w:rsid w:val="00EF0CE6"/>
    <w:rsid w:val="00EF1788"/>
    <w:rsid w:val="00EF4ACD"/>
    <w:rsid w:val="00EF683B"/>
    <w:rsid w:val="00EF69A8"/>
    <w:rsid w:val="00F014D1"/>
    <w:rsid w:val="00F0784F"/>
    <w:rsid w:val="00F10B2F"/>
    <w:rsid w:val="00F10D76"/>
    <w:rsid w:val="00F157BC"/>
    <w:rsid w:val="00F21D88"/>
    <w:rsid w:val="00F222C1"/>
    <w:rsid w:val="00F25BFC"/>
    <w:rsid w:val="00F325D8"/>
    <w:rsid w:val="00F37B3D"/>
    <w:rsid w:val="00F462A4"/>
    <w:rsid w:val="00F47575"/>
    <w:rsid w:val="00F47E5C"/>
    <w:rsid w:val="00F50A08"/>
    <w:rsid w:val="00F51981"/>
    <w:rsid w:val="00F51CF0"/>
    <w:rsid w:val="00F51DAF"/>
    <w:rsid w:val="00F524C8"/>
    <w:rsid w:val="00F53695"/>
    <w:rsid w:val="00F55115"/>
    <w:rsid w:val="00F552EC"/>
    <w:rsid w:val="00F56DF7"/>
    <w:rsid w:val="00F60010"/>
    <w:rsid w:val="00F600A5"/>
    <w:rsid w:val="00F6101D"/>
    <w:rsid w:val="00F61D50"/>
    <w:rsid w:val="00F63B62"/>
    <w:rsid w:val="00F63E09"/>
    <w:rsid w:val="00F63E76"/>
    <w:rsid w:val="00F663E1"/>
    <w:rsid w:val="00F66742"/>
    <w:rsid w:val="00F67A13"/>
    <w:rsid w:val="00F70310"/>
    <w:rsid w:val="00F72C64"/>
    <w:rsid w:val="00F73C30"/>
    <w:rsid w:val="00F76DED"/>
    <w:rsid w:val="00F80F18"/>
    <w:rsid w:val="00F81B53"/>
    <w:rsid w:val="00F81E4C"/>
    <w:rsid w:val="00F8280E"/>
    <w:rsid w:val="00F82885"/>
    <w:rsid w:val="00F82FAD"/>
    <w:rsid w:val="00F871C3"/>
    <w:rsid w:val="00F90D59"/>
    <w:rsid w:val="00F912D2"/>
    <w:rsid w:val="00F92ACE"/>
    <w:rsid w:val="00F958CC"/>
    <w:rsid w:val="00F95C23"/>
    <w:rsid w:val="00FA129F"/>
    <w:rsid w:val="00FA2406"/>
    <w:rsid w:val="00FA4102"/>
    <w:rsid w:val="00FA4207"/>
    <w:rsid w:val="00FA4712"/>
    <w:rsid w:val="00FA47C7"/>
    <w:rsid w:val="00FA4893"/>
    <w:rsid w:val="00FA4AAB"/>
    <w:rsid w:val="00FA6757"/>
    <w:rsid w:val="00FB1786"/>
    <w:rsid w:val="00FB3C96"/>
    <w:rsid w:val="00FB5543"/>
    <w:rsid w:val="00FB57C8"/>
    <w:rsid w:val="00FB74F9"/>
    <w:rsid w:val="00FC05A2"/>
    <w:rsid w:val="00FC102C"/>
    <w:rsid w:val="00FC23F0"/>
    <w:rsid w:val="00FC24E4"/>
    <w:rsid w:val="00FC2D61"/>
    <w:rsid w:val="00FC5E23"/>
    <w:rsid w:val="00FC6BD0"/>
    <w:rsid w:val="00FD0FA2"/>
    <w:rsid w:val="00FD188A"/>
    <w:rsid w:val="00FD28DE"/>
    <w:rsid w:val="00FD29F7"/>
    <w:rsid w:val="00FD2EC3"/>
    <w:rsid w:val="00FD407F"/>
    <w:rsid w:val="00FD4BC3"/>
    <w:rsid w:val="00FD5BD7"/>
    <w:rsid w:val="00FD65E2"/>
    <w:rsid w:val="00FD6EB8"/>
    <w:rsid w:val="00FE1040"/>
    <w:rsid w:val="00FE26A7"/>
    <w:rsid w:val="00FE2A8B"/>
    <w:rsid w:val="00FE2DE3"/>
    <w:rsid w:val="00FE307E"/>
    <w:rsid w:val="00FE318F"/>
    <w:rsid w:val="00FE3F4A"/>
    <w:rsid w:val="00FE7652"/>
    <w:rsid w:val="00FF1067"/>
    <w:rsid w:val="00FF3D54"/>
    <w:rsid w:val="00FF435E"/>
    <w:rsid w:val="00FF56B9"/>
    <w:rsid w:val="00FF63F8"/>
    <w:rsid w:val="00FF6792"/>
    <w:rsid w:val="00FF77D5"/>
    <w:rsid w:val="00FF7836"/>
    <w:rsid w:val="01F5500B"/>
    <w:rsid w:val="139CDDD5"/>
    <w:rsid w:val="1F29CD51"/>
    <w:rsid w:val="1F2A33DE"/>
    <w:rsid w:val="2FCD8697"/>
    <w:rsid w:val="43838A1D"/>
    <w:rsid w:val="4ACF1827"/>
    <w:rsid w:val="4D8517D0"/>
    <w:rsid w:val="4ED0ACB6"/>
    <w:rsid w:val="5F8ECB03"/>
    <w:rsid w:val="65B2354C"/>
    <w:rsid w:val="74D10BB6"/>
    <w:rsid w:val="75809E3D"/>
    <w:rsid w:val="7DB57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4382E56"/>
  <w15:docId w15:val="{B8D8133E-7A09-48C1-A84A-EEBA9C034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1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locked="0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iPriority="39" w:unhideWhenUsed="1"/>
    <w:lsdException w:name="toc 5" w:locked="0" w:semiHidden="1" w:uiPriority="39" w:unhideWhenUsed="1"/>
    <w:lsdException w:name="toc 6" w:locked="0" w:semiHidden="1" w:uiPriority="39" w:unhideWhenUsed="1"/>
    <w:lsdException w:name="toc 7" w:locked="0" w:semiHidden="1" w:uiPriority="39" w:unhideWhenUsed="1"/>
    <w:lsdException w:name="toc 8" w:locked="0" w:semiHidden="1" w:uiPriority="39" w:unhideWhenUsed="1"/>
    <w:lsdException w:name="toc 9" w:locked="0" w:semiHidden="1" w:uiPriority="39" w:unhideWhenUsed="1"/>
    <w:lsdException w:name="Normal Indent" w:semiHidden="1" w:unhideWhenUsed="1"/>
    <w:lsdException w:name="footnote text" w:semiHidden="1" w:unhideWhenUsed="1"/>
    <w:lsdException w:name="annotation text" w:locked="0" w:semiHidden="1" w:unhideWhenUsed="1" w:qFormat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0" w:semiHidden="1" w:unhideWhenUsed="1" w:qFormat="1"/>
    <w:lsdException w:name="line number" w:semiHidden="1" w:unhideWhenUsed="1"/>
    <w:lsdException w:name="page number" w:locked="0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/>
    <w:lsdException w:name="FollowedHyperlink" w:locked="0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locked="0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uiPriority w:val="10"/>
    <w:qFormat/>
    <w:rsid w:val="00572595"/>
    <w:pPr>
      <w:keepNext/>
      <w:keepLines/>
    </w:pPr>
    <w:rPr>
      <w:rFonts w:ascii="Calibri" w:eastAsia="Calibri" w:hAnsi="Calibri" w:cs="Times New Roman"/>
    </w:rPr>
  </w:style>
  <w:style w:type="paragraph" w:styleId="Heading1">
    <w:name w:val="heading 1"/>
    <w:basedOn w:val="Normal"/>
    <w:next w:val="Normal"/>
    <w:link w:val="Heading1Char"/>
    <w:uiPriority w:val="9"/>
    <w:unhideWhenUsed/>
    <w:qFormat/>
    <w:locked/>
    <w:rsid w:val="00572595"/>
    <w:pPr>
      <w:spacing w:before="240" w:after="120"/>
      <w:outlineLvl w:val="0"/>
    </w:pPr>
    <w:rPr>
      <w:rFonts w:ascii="Arial" w:eastAsia="Times New Roman" w:hAnsi="Arial"/>
      <w:b/>
      <w:color w:val="00000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locked/>
    <w:rsid w:val="00572595"/>
    <w:pPr>
      <w:spacing w:before="240" w:after="120" w:line="340" w:lineRule="exact"/>
      <w:outlineLvl w:val="1"/>
    </w:pPr>
    <w:rPr>
      <w:rFonts w:ascii="Arial" w:eastAsia="Times New Roman" w:hAnsi="Arial"/>
      <w:b/>
      <w:color w:val="808080"/>
      <w:sz w:val="32"/>
      <w:szCs w:val="26"/>
    </w:rPr>
  </w:style>
  <w:style w:type="paragraph" w:styleId="Heading3">
    <w:name w:val="heading 3"/>
    <w:link w:val="Heading3Char"/>
    <w:uiPriority w:val="9"/>
    <w:semiHidden/>
    <w:unhideWhenUsed/>
    <w:qFormat/>
    <w:locked/>
    <w:rsid w:val="00572595"/>
    <w:pPr>
      <w:keepNext/>
      <w:keepLines/>
      <w:spacing w:before="240" w:after="120" w:line="340" w:lineRule="exact"/>
      <w:outlineLvl w:val="2"/>
    </w:pPr>
    <w:rPr>
      <w:rFonts w:ascii="Arial" w:eastAsia="Times New Roman" w:hAnsi="Arial" w:cs="Times New Roman"/>
      <w:b/>
      <w:color w:val="000000"/>
      <w:sz w:val="28"/>
    </w:rPr>
  </w:style>
  <w:style w:type="paragraph" w:styleId="Heading4">
    <w:name w:val="heading 4"/>
    <w:link w:val="Heading4Char"/>
    <w:uiPriority w:val="9"/>
    <w:unhideWhenUsed/>
    <w:qFormat/>
    <w:locked/>
    <w:rsid w:val="00572595"/>
    <w:pPr>
      <w:keepNext/>
      <w:keepLines/>
      <w:spacing w:before="240" w:after="120" w:line="340" w:lineRule="exact"/>
      <w:outlineLvl w:val="3"/>
    </w:pPr>
    <w:rPr>
      <w:rFonts w:ascii="Arial" w:eastAsia="Times New Roman" w:hAnsi="Arial" w:cs="Times New Roman"/>
      <w:b/>
      <w:iCs/>
      <w:color w:val="80808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572595"/>
    <w:rPr>
      <w:rFonts w:ascii="Arial" w:eastAsia="Times New Roman" w:hAnsi="Arial" w:cs="Times New Roman"/>
      <w:b/>
      <w:color w:val="000000"/>
      <w:sz w:val="32"/>
      <w:szCs w:val="32"/>
    </w:rPr>
  </w:style>
  <w:style w:type="character" w:customStyle="1" w:styleId="Heading2Char">
    <w:name w:val="Heading 2 Char"/>
    <w:link w:val="Heading2"/>
    <w:uiPriority w:val="9"/>
    <w:semiHidden/>
    <w:rsid w:val="00572595"/>
    <w:rPr>
      <w:rFonts w:ascii="Arial" w:eastAsia="Times New Roman" w:hAnsi="Arial" w:cs="Times New Roman"/>
      <w:b/>
      <w:color w:val="808080"/>
      <w:sz w:val="32"/>
      <w:szCs w:val="26"/>
    </w:rPr>
  </w:style>
  <w:style w:type="character" w:customStyle="1" w:styleId="Heading3Char">
    <w:name w:val="Heading 3 Char"/>
    <w:link w:val="Heading3"/>
    <w:uiPriority w:val="9"/>
    <w:semiHidden/>
    <w:rsid w:val="00572595"/>
    <w:rPr>
      <w:rFonts w:ascii="Arial" w:eastAsia="Times New Roman" w:hAnsi="Arial" w:cs="Times New Roman"/>
      <w:b/>
      <w:color w:val="000000"/>
      <w:sz w:val="28"/>
    </w:rPr>
  </w:style>
  <w:style w:type="character" w:customStyle="1" w:styleId="Heading4Char">
    <w:name w:val="Heading 4 Char"/>
    <w:link w:val="Heading4"/>
    <w:uiPriority w:val="9"/>
    <w:rsid w:val="00572595"/>
    <w:rPr>
      <w:rFonts w:ascii="Arial" w:eastAsia="Times New Roman" w:hAnsi="Arial" w:cs="Times New Roman"/>
      <w:b/>
      <w:iCs/>
      <w:color w:val="808080"/>
      <w:sz w:val="28"/>
    </w:rPr>
  </w:style>
  <w:style w:type="paragraph" w:styleId="Header">
    <w:name w:val="header"/>
    <w:aliases w:val="header"/>
    <w:basedOn w:val="Normal"/>
    <w:link w:val="HeaderChar"/>
    <w:uiPriority w:val="99"/>
    <w:unhideWhenUsed/>
    <w:locked/>
    <w:rsid w:val="00572595"/>
    <w:pPr>
      <w:tabs>
        <w:tab w:val="center" w:pos="4680"/>
        <w:tab w:val="right" w:pos="9360"/>
      </w:tabs>
    </w:pPr>
  </w:style>
  <w:style w:type="character" w:customStyle="1" w:styleId="HeaderChar">
    <w:name w:val="Header Char"/>
    <w:aliases w:val="header Char"/>
    <w:basedOn w:val="DefaultParagraphFont"/>
    <w:link w:val="Header"/>
    <w:uiPriority w:val="99"/>
    <w:rsid w:val="00572595"/>
    <w:rPr>
      <w:rFonts w:ascii="Calibri" w:eastAsia="Calibri" w:hAnsi="Calibri" w:cs="Times New Roman"/>
    </w:rPr>
  </w:style>
  <w:style w:type="paragraph" w:styleId="Footer">
    <w:name w:val="footer"/>
    <w:aliases w:val="footer"/>
    <w:basedOn w:val="Normal"/>
    <w:link w:val="FooterChar"/>
    <w:uiPriority w:val="99"/>
    <w:rsid w:val="00572595"/>
    <w:pPr>
      <w:tabs>
        <w:tab w:val="right" w:pos="8505"/>
      </w:tabs>
      <w:spacing w:line="340" w:lineRule="exact"/>
    </w:pPr>
    <w:rPr>
      <w:rFonts w:ascii="Arial" w:hAnsi="Arial"/>
      <w:color w:val="808080"/>
      <w:sz w:val="22"/>
    </w:rPr>
  </w:style>
  <w:style w:type="character" w:customStyle="1" w:styleId="FooterChar">
    <w:name w:val="Footer Char"/>
    <w:aliases w:val="footer Char"/>
    <w:link w:val="Footer"/>
    <w:uiPriority w:val="99"/>
    <w:rsid w:val="00572595"/>
    <w:rPr>
      <w:rFonts w:ascii="Arial" w:eastAsia="Calibri" w:hAnsi="Arial" w:cs="Times New Roman"/>
      <w:color w:val="808080"/>
      <w:sz w:val="22"/>
    </w:rPr>
  </w:style>
  <w:style w:type="paragraph" w:customStyle="1" w:styleId="Copyrightline">
    <w:name w:val="Copyright line"/>
    <w:uiPriority w:val="99"/>
    <w:qFormat/>
    <w:rsid w:val="00572595"/>
    <w:rPr>
      <w:rFonts w:ascii="Arial" w:eastAsia="Arial Unicode MS" w:hAnsi="Arial" w:cs="Arial"/>
      <w:color w:val="000000" w:themeColor="text1"/>
      <w:sz w:val="21"/>
      <w:szCs w:val="15"/>
    </w:rPr>
  </w:style>
  <w:style w:type="paragraph" w:customStyle="1" w:styleId="activity-numbered">
    <w:name w:val="activity-numbered"/>
    <w:uiPriority w:val="2"/>
    <w:qFormat/>
    <w:rsid w:val="004B6819"/>
    <w:pPr>
      <w:keepNext/>
      <w:keepLines/>
      <w:tabs>
        <w:tab w:val="left" w:pos="567"/>
        <w:tab w:val="left" w:pos="851"/>
        <w:tab w:val="left" w:pos="992"/>
        <w:tab w:val="left" w:pos="1276"/>
        <w:tab w:val="left" w:pos="1418"/>
        <w:tab w:val="left" w:pos="3402"/>
        <w:tab w:val="left" w:pos="3686"/>
        <w:tab w:val="left" w:pos="4820"/>
        <w:tab w:val="left" w:pos="5387"/>
      </w:tabs>
      <w:adjustRightInd w:val="0"/>
      <w:snapToGrid w:val="0"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instruction">
    <w:name w:val="instruction"/>
    <w:uiPriority w:val="1"/>
    <w:qFormat/>
    <w:rsid w:val="004B6819"/>
    <w:pPr>
      <w:keepNext/>
      <w:keepLines/>
      <w:tabs>
        <w:tab w:val="left" w:pos="709"/>
        <w:tab w:val="left" w:pos="1134"/>
      </w:tabs>
      <w:spacing w:before="60" w:after="60" w:line="320" w:lineRule="exact"/>
      <w:ind w:left="284" w:right="851" w:hanging="284"/>
    </w:pPr>
    <w:rPr>
      <w:rFonts w:eastAsia="Calibri" w:cs="Times New Roman"/>
      <w:b/>
      <w:color w:val="000000"/>
      <w:sz w:val="30"/>
    </w:rPr>
  </w:style>
  <w:style w:type="character" w:customStyle="1" w:styleId="underline">
    <w:name w:val="underline"/>
    <w:uiPriority w:val="2"/>
    <w:qFormat/>
    <w:rsid w:val="00572595"/>
    <w:rPr>
      <w:rFonts w:ascii="Arial" w:hAnsi="Arial"/>
      <w:b w:val="0"/>
      <w:i w:val="0"/>
      <w:position w:val="0"/>
      <w:u w:val="single" w:color="000000"/>
    </w:rPr>
  </w:style>
  <w:style w:type="character" w:customStyle="1" w:styleId="highlight">
    <w:name w:val="highlight"/>
    <w:uiPriority w:val="2"/>
    <w:qFormat/>
    <w:rsid w:val="00572595"/>
    <w:rPr>
      <w:bdr w:val="none" w:sz="0" w:space="0" w:color="auto"/>
      <w:shd w:val="clear" w:color="auto" w:fill="D9D9D9"/>
    </w:rPr>
  </w:style>
  <w:style w:type="table" w:styleId="TableGrid">
    <w:name w:val="Table Grid"/>
    <w:basedOn w:val="TableNormal"/>
    <w:uiPriority w:val="39"/>
    <w:rsid w:val="00572595"/>
    <w:rPr>
      <w:rFonts w:ascii="Calibri" w:eastAsia="Calibri" w:hAnsi="Calibri" w:cs="Times New Roman"/>
      <w:szCs w:val="20"/>
      <w:lang w:eastAsia="en-GB"/>
    </w:rPr>
    <w:tblPr>
      <w:tblInd w:w="56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old">
    <w:name w:val="bold"/>
    <w:uiPriority w:val="2"/>
    <w:qFormat/>
    <w:rsid w:val="00572595"/>
    <w:rPr>
      <w:b/>
      <w:color w:val="000000"/>
    </w:rPr>
  </w:style>
  <w:style w:type="character" w:customStyle="1" w:styleId="italic">
    <w:name w:val="italic"/>
    <w:uiPriority w:val="2"/>
    <w:qFormat/>
    <w:rsid w:val="00572595"/>
    <w:rPr>
      <w:i/>
      <w:color w:val="000000"/>
    </w:rPr>
  </w:style>
  <w:style w:type="character" w:customStyle="1" w:styleId="bold-italic">
    <w:name w:val="bold-italic"/>
    <w:uiPriority w:val="2"/>
    <w:qFormat/>
    <w:rsid w:val="00572595"/>
    <w:rPr>
      <w:b/>
      <w:i/>
      <w:color w:val="000000"/>
    </w:rPr>
  </w:style>
  <w:style w:type="character" w:customStyle="1" w:styleId="phonetics">
    <w:name w:val="phonetics"/>
    <w:uiPriority w:val="2"/>
    <w:qFormat/>
    <w:rsid w:val="00572595"/>
    <w:rPr>
      <w:rFonts w:ascii="Arial Unicode MS" w:hAnsi="Arial Unicode MS"/>
      <w:color w:val="808080"/>
    </w:rPr>
  </w:style>
  <w:style w:type="paragraph" w:customStyle="1" w:styleId="reading-head">
    <w:name w:val="reading-head"/>
    <w:basedOn w:val="reading-subhead"/>
    <w:uiPriority w:val="10"/>
    <w:qFormat/>
    <w:rsid w:val="00572595"/>
    <w:pPr>
      <w:spacing w:before="120" w:after="120" w:line="340" w:lineRule="exact"/>
    </w:pPr>
    <w:rPr>
      <w:color w:val="000000" w:themeColor="text1"/>
      <w:sz w:val="28"/>
    </w:rPr>
  </w:style>
  <w:style w:type="character" w:customStyle="1" w:styleId="superscript">
    <w:name w:val="superscript"/>
    <w:uiPriority w:val="2"/>
    <w:qFormat/>
    <w:rsid w:val="00572595"/>
    <w:rPr>
      <w:rFonts w:asciiTheme="minorHAnsi" w:hAnsiTheme="minorHAnsi"/>
      <w:color w:val="000000"/>
      <w:sz w:val="24"/>
      <w:vertAlign w:val="superscript"/>
    </w:rPr>
  </w:style>
  <w:style w:type="character" w:customStyle="1" w:styleId="strikethrough">
    <w:name w:val="strikethrough"/>
    <w:uiPriority w:val="2"/>
    <w:qFormat/>
    <w:rsid w:val="00572595"/>
    <w:rPr>
      <w:rFonts w:ascii="Arial" w:hAnsi="Arial"/>
      <w:strike/>
      <w:dstrike w:val="0"/>
      <w:color w:val="000000"/>
    </w:rPr>
  </w:style>
  <w:style w:type="character" w:customStyle="1" w:styleId="strikethrough-italic">
    <w:name w:val="strikethrough-italic"/>
    <w:uiPriority w:val="2"/>
    <w:qFormat/>
    <w:rsid w:val="00572595"/>
    <w:rPr>
      <w:i/>
      <w:strike/>
      <w:dstrike w:val="0"/>
      <w:color w:val="000000"/>
    </w:rPr>
  </w:style>
  <w:style w:type="character" w:styleId="CommentReference">
    <w:name w:val="annotation reference"/>
    <w:uiPriority w:val="99"/>
    <w:semiHidden/>
    <w:unhideWhenUsed/>
    <w:qFormat/>
    <w:locked/>
    <w:rsid w:val="00572595"/>
    <w:rPr>
      <w:sz w:val="16"/>
      <w:szCs w:val="16"/>
    </w:rPr>
  </w:style>
  <w:style w:type="character" w:customStyle="1" w:styleId="track-number">
    <w:name w:val="track-number"/>
    <w:uiPriority w:val="2"/>
    <w:qFormat/>
    <w:rsid w:val="00A832D9"/>
    <w:rPr>
      <w:rFonts w:ascii="Arial Black" w:hAnsi="Arial Black"/>
      <w:b/>
      <w:bCs/>
      <w:i w:val="0"/>
      <w:color w:val="808080"/>
      <w:sz w:val="18"/>
    </w:rPr>
  </w:style>
  <w:style w:type="character" w:customStyle="1" w:styleId="example-answer">
    <w:name w:val="example-answer"/>
    <w:uiPriority w:val="2"/>
    <w:qFormat/>
    <w:rsid w:val="00572595"/>
    <w:rPr>
      <w:i/>
      <w:color w:val="808080"/>
    </w:rPr>
  </w:style>
  <w:style w:type="character" w:customStyle="1" w:styleId="example-answer--underlined">
    <w:name w:val="example-answer--underlined"/>
    <w:uiPriority w:val="2"/>
    <w:qFormat/>
    <w:rsid w:val="00572595"/>
    <w:rPr>
      <w:i/>
      <w:color w:val="808080"/>
      <w:u w:val="single" w:color="000000"/>
    </w:rPr>
  </w:style>
  <w:style w:type="paragraph" w:customStyle="1" w:styleId="table-head">
    <w:name w:val="table-head"/>
    <w:basedOn w:val="Normal"/>
    <w:uiPriority w:val="2"/>
    <w:qFormat/>
    <w:rsid w:val="00572595"/>
    <w:pPr>
      <w:spacing w:line="320" w:lineRule="exact"/>
    </w:pPr>
    <w:rPr>
      <w:rFonts w:asciiTheme="minorHAnsi" w:hAnsiTheme="minorHAnsi"/>
      <w:b/>
      <w:color w:val="000000"/>
      <w:sz w:val="21"/>
    </w:rPr>
  </w:style>
  <w:style w:type="paragraph" w:customStyle="1" w:styleId="table-text">
    <w:name w:val="table-text"/>
    <w:basedOn w:val="Normal"/>
    <w:uiPriority w:val="2"/>
    <w:qFormat/>
    <w:rsid w:val="00572595"/>
    <w:pPr>
      <w:spacing w:line="280" w:lineRule="exact"/>
    </w:pPr>
    <w:rPr>
      <w:rFonts w:asciiTheme="minorHAnsi" w:hAnsiTheme="minorHAnsi"/>
      <w:color w:val="000000"/>
    </w:rPr>
  </w:style>
  <w:style w:type="character" w:customStyle="1" w:styleId="head-activityType">
    <w:name w:val="head-activityType"/>
    <w:basedOn w:val="DefaultParagraphFont"/>
    <w:uiPriority w:val="11"/>
    <w:locked/>
    <w:rsid w:val="00572595"/>
    <w:rPr>
      <w:color w:val="0070C0"/>
    </w:rPr>
  </w:style>
  <w:style w:type="paragraph" w:customStyle="1" w:styleId="Note">
    <w:name w:val="Note"/>
    <w:basedOn w:val="Normal"/>
    <w:uiPriority w:val="14"/>
    <w:qFormat/>
    <w:rsid w:val="00572595"/>
    <w:pPr>
      <w:spacing w:after="60" w:line="340" w:lineRule="exact"/>
    </w:pPr>
    <w:rPr>
      <w:rFonts w:ascii="Arial" w:hAnsi="Arial"/>
      <w:color w:val="7030A0"/>
      <w:sz w:val="22"/>
    </w:rPr>
  </w:style>
  <w:style w:type="character" w:styleId="Hyperlink">
    <w:name w:val="Hyperlink"/>
    <w:basedOn w:val="DefaultParagraphFont"/>
    <w:uiPriority w:val="99"/>
    <w:unhideWhenUsed/>
    <w:locked/>
    <w:rsid w:val="00572595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locked/>
    <w:rsid w:val="00572595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572595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72595"/>
    <w:rPr>
      <w:rFonts w:ascii="Times New Roman" w:eastAsia="Calibri" w:hAnsi="Times New Roman" w:cs="Times New Roman"/>
      <w:sz w:val="18"/>
      <w:szCs w:val="18"/>
    </w:rPr>
  </w:style>
  <w:style w:type="paragraph" w:customStyle="1" w:styleId="phrase-pool">
    <w:name w:val="phrase-pool"/>
    <w:basedOn w:val="Normal"/>
    <w:uiPriority w:val="1"/>
    <w:qFormat/>
    <w:rsid w:val="00572595"/>
    <w:pPr>
      <w:pBdr>
        <w:top w:val="single" w:sz="8" w:space="2" w:color="808080"/>
        <w:left w:val="single" w:sz="8" w:space="2" w:color="808080"/>
        <w:bottom w:val="single" w:sz="8" w:space="2" w:color="808080"/>
        <w:right w:val="single" w:sz="8" w:space="2" w:color="808080"/>
      </w:pBdr>
      <w:tabs>
        <w:tab w:val="left" w:pos="284"/>
      </w:tabs>
      <w:snapToGrid w:val="0"/>
      <w:spacing w:before="120" w:line="320" w:lineRule="exact"/>
      <w:ind w:left="624" w:right="567" w:hanging="284"/>
      <w:contextualSpacing/>
    </w:pPr>
    <w:rPr>
      <w:rFonts w:asciiTheme="minorHAnsi" w:hAnsiTheme="minorHAnsi"/>
      <w:color w:val="000000"/>
    </w:rPr>
  </w:style>
  <w:style w:type="paragraph" w:customStyle="1" w:styleId="reading-text">
    <w:name w:val="reading-text"/>
    <w:uiPriority w:val="10"/>
    <w:qFormat/>
    <w:rsid w:val="00572595"/>
    <w:pPr>
      <w:keepNext/>
      <w:keepLines/>
      <w:pBdr>
        <w:top w:val="single" w:sz="8" w:space="4" w:color="808080"/>
        <w:left w:val="single" w:sz="8" w:space="4" w:color="808080"/>
        <w:bottom w:val="single" w:sz="8" w:space="4" w:color="808080"/>
        <w:right w:val="single" w:sz="8" w:space="4" w:color="808080"/>
      </w:pBdr>
      <w:tabs>
        <w:tab w:val="left" w:pos="284"/>
      </w:tabs>
      <w:spacing w:after="60" w:line="320" w:lineRule="exact"/>
      <w:ind w:left="397" w:right="567"/>
    </w:pPr>
    <w:rPr>
      <w:rFonts w:ascii="Calibri Light" w:eastAsia="Calibri" w:hAnsi="Calibri Light" w:cs="Times New Roman"/>
      <w:bCs/>
      <w:color w:val="000000"/>
    </w:rPr>
  </w:style>
  <w:style w:type="paragraph" w:customStyle="1" w:styleId="activity-numbered--double-digits">
    <w:name w:val="activity-numbered--double-digits"/>
    <w:uiPriority w:val="2"/>
    <w:qFormat/>
    <w:rsid w:val="00572595"/>
    <w:pPr>
      <w:keepNext/>
      <w:keepLines/>
      <w:adjustRightInd w:val="0"/>
      <w:snapToGrid w:val="0"/>
      <w:spacing w:line="320" w:lineRule="exact"/>
      <w:ind w:left="567" w:right="851" w:hanging="397"/>
    </w:pPr>
    <w:rPr>
      <w:rFonts w:eastAsia="Calibri" w:cs="Times New Roman"/>
      <w:bCs/>
      <w:color w:val="000000"/>
    </w:rPr>
  </w:style>
  <w:style w:type="character" w:customStyle="1" w:styleId="dialogue-speaker">
    <w:name w:val="dialogue-speaker"/>
    <w:uiPriority w:val="2"/>
    <w:qFormat/>
    <w:rsid w:val="00572595"/>
    <w:rPr>
      <w:b/>
      <w:color w:val="808080"/>
    </w:rPr>
  </w:style>
  <w:style w:type="paragraph" w:styleId="CommentText">
    <w:name w:val="annotation text"/>
    <w:basedOn w:val="Normal"/>
    <w:link w:val="CommentTextChar"/>
    <w:uiPriority w:val="99"/>
    <w:unhideWhenUsed/>
    <w:qFormat/>
    <w:locked/>
    <w:rsid w:val="00572595"/>
    <w:rPr>
      <w:rFonts w:ascii="Arial" w:hAnsi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qFormat/>
    <w:rsid w:val="00572595"/>
    <w:rPr>
      <w:rFonts w:ascii="Arial" w:eastAsia="Calibri" w:hAnsi="Arial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locked/>
    <w:rsid w:val="0057259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72595"/>
    <w:rPr>
      <w:rFonts w:ascii="Arial" w:eastAsia="Calibri" w:hAnsi="Arial" w:cs="Times New Roman"/>
      <w:b/>
      <w:bCs/>
      <w:sz w:val="20"/>
      <w:szCs w:val="20"/>
    </w:rPr>
  </w:style>
  <w:style w:type="paragraph" w:customStyle="1" w:styleId="activity-head">
    <w:name w:val="activity-head"/>
    <w:uiPriority w:val="2"/>
    <w:qFormat/>
    <w:rsid w:val="00572595"/>
    <w:pPr>
      <w:spacing w:before="120" w:line="320" w:lineRule="exact"/>
      <w:ind w:left="284"/>
    </w:pPr>
    <w:rPr>
      <w:rFonts w:eastAsia="Calibri" w:cs="Times New Roman"/>
      <w:b/>
      <w:bCs/>
      <w:color w:val="000000"/>
    </w:rPr>
  </w:style>
  <w:style w:type="paragraph" w:customStyle="1" w:styleId="activity-bulleted">
    <w:name w:val="activity-bulleted"/>
    <w:uiPriority w:val="2"/>
    <w:qFormat/>
    <w:rsid w:val="00572595"/>
    <w:pPr>
      <w:keepNext/>
      <w:keepLines/>
      <w:numPr>
        <w:numId w:val="1"/>
      </w:numPr>
      <w:spacing w:line="320" w:lineRule="exact"/>
    </w:pPr>
    <w:rPr>
      <w:rFonts w:eastAsia="Calibri" w:cs="Times New Roman"/>
      <w:bCs/>
      <w:color w:val="000000"/>
    </w:rPr>
  </w:style>
  <w:style w:type="paragraph" w:customStyle="1" w:styleId="dialogue">
    <w:name w:val="dialogue"/>
    <w:uiPriority w:val="2"/>
    <w:qFormat/>
    <w:rsid w:val="007C213E"/>
    <w:pPr>
      <w:keepNext/>
      <w:keepLines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styleId="TOC1">
    <w:name w:val="toc 1"/>
    <w:basedOn w:val="Normal"/>
    <w:next w:val="Normal"/>
    <w:autoRedefine/>
    <w:uiPriority w:val="39"/>
    <w:unhideWhenUsed/>
    <w:locked/>
    <w:rsid w:val="00572595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OC2">
    <w:name w:val="toc 2"/>
    <w:basedOn w:val="Normal"/>
    <w:next w:val="Normal"/>
    <w:autoRedefine/>
    <w:uiPriority w:val="39"/>
    <w:unhideWhenUsed/>
    <w:locked/>
    <w:rsid w:val="00572595"/>
    <w:pPr>
      <w:spacing w:before="240"/>
    </w:pPr>
    <w:rPr>
      <w:rFonts w:cstheme="minorHAnsi"/>
      <w:b/>
      <w:b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locked/>
    <w:rsid w:val="00572595"/>
    <w:pPr>
      <w:ind w:left="240"/>
    </w:pPr>
    <w:rPr>
      <w:rFonts w:cs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locked/>
    <w:rsid w:val="00572595"/>
    <w:pPr>
      <w:ind w:left="480"/>
    </w:pPr>
    <w:rPr>
      <w:rFonts w:cs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locked/>
    <w:rsid w:val="00572595"/>
    <w:pPr>
      <w:ind w:left="720"/>
    </w:pPr>
    <w:rPr>
      <w:rFonts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locked/>
    <w:rsid w:val="00572595"/>
    <w:pPr>
      <w:ind w:left="960"/>
    </w:pPr>
    <w:rPr>
      <w:rFonts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locked/>
    <w:rsid w:val="00572595"/>
    <w:pPr>
      <w:ind w:left="1200"/>
    </w:pPr>
    <w:rPr>
      <w:rFonts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locked/>
    <w:rsid w:val="00572595"/>
    <w:pPr>
      <w:ind w:left="1440"/>
    </w:pPr>
    <w:rPr>
      <w:rFonts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locked/>
    <w:rsid w:val="00572595"/>
    <w:pPr>
      <w:ind w:left="1680"/>
    </w:pPr>
    <w:rPr>
      <w:rFonts w:cstheme="minorHAnsi"/>
      <w:sz w:val="20"/>
      <w:szCs w:val="20"/>
    </w:rPr>
  </w:style>
  <w:style w:type="paragraph" w:styleId="Revision">
    <w:name w:val="Revision"/>
    <w:hidden/>
    <w:uiPriority w:val="99"/>
    <w:semiHidden/>
    <w:rsid w:val="00E04102"/>
    <w:rPr>
      <w:rFonts w:ascii="Arial" w:hAnsi="Arial"/>
      <w:sz w:val="22"/>
    </w:rPr>
  </w:style>
  <w:style w:type="character" w:customStyle="1" w:styleId="tick-cross">
    <w:name w:val="tick-cross"/>
    <w:uiPriority w:val="2"/>
    <w:qFormat/>
    <w:rsid w:val="00572595"/>
    <w:rPr>
      <w:rFonts w:ascii="Arial Unicode MS" w:hAnsi="Arial Unicode MS"/>
      <w:color w:val="000000" w:themeColor="text1"/>
      <w:sz w:val="24"/>
    </w:rPr>
  </w:style>
  <w:style w:type="character" w:styleId="FollowedHyperlink">
    <w:name w:val="FollowedHyperlink"/>
    <w:basedOn w:val="DefaultParagraphFont"/>
    <w:uiPriority w:val="99"/>
    <w:semiHidden/>
    <w:unhideWhenUsed/>
    <w:locked/>
    <w:rsid w:val="00572595"/>
    <w:rPr>
      <w:color w:val="954F72" w:themeColor="followedHyperlink"/>
      <w:u w:val="single"/>
    </w:rPr>
  </w:style>
  <w:style w:type="table" w:customStyle="1" w:styleId="wordpool-table">
    <w:name w:val="wordpool-table"/>
    <w:basedOn w:val="TableNormal"/>
    <w:uiPriority w:val="99"/>
    <w:rsid w:val="00572595"/>
    <w:pPr>
      <w:snapToGrid w:val="0"/>
      <w:spacing w:line="340" w:lineRule="exact"/>
      <w:ind w:left="142"/>
    </w:pPr>
    <w:rPr>
      <w:rFonts w:ascii="Arial" w:eastAsia="Calibri" w:hAnsi="Arial" w:cs="Times New Roman"/>
      <w:sz w:val="22"/>
      <w:szCs w:val="20"/>
      <w:lang w:eastAsia="en-GB"/>
    </w:rPr>
    <w:tblPr>
      <w:tblInd w:w="284" w:type="dxa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tblBorders>
      <w:tblCellMar>
        <w:top w:w="85" w:type="dxa"/>
        <w:bottom w:w="85" w:type="dxa"/>
      </w:tblCellMar>
    </w:tblPr>
  </w:style>
  <w:style w:type="character" w:customStyle="1" w:styleId="checkbox--large">
    <w:name w:val="checkbox--large"/>
    <w:uiPriority w:val="2"/>
    <w:qFormat/>
    <w:rsid w:val="00572595"/>
    <w:rPr>
      <w:rFonts w:ascii="Segoe UI Symbol" w:hAnsi="Segoe UI Symbol"/>
      <w:color w:val="808080"/>
      <w:position w:val="-10"/>
      <w:sz w:val="40"/>
    </w:rPr>
  </w:style>
  <w:style w:type="paragraph" w:customStyle="1" w:styleId="wordpool-text">
    <w:name w:val="wordpool-text"/>
    <w:basedOn w:val="Normal"/>
    <w:autoRedefine/>
    <w:uiPriority w:val="1"/>
    <w:qFormat/>
    <w:rsid w:val="009A4CDC"/>
    <w:pPr>
      <w:pBdr>
        <w:top w:val="single" w:sz="4" w:space="4" w:color="A6A6A6"/>
        <w:left w:val="single" w:sz="4" w:space="4" w:color="A6A6A6"/>
        <w:bottom w:val="single" w:sz="4" w:space="4" w:color="A6A6A6"/>
        <w:right w:val="single" w:sz="4" w:space="4" w:color="A6A6A6"/>
      </w:pBdr>
      <w:spacing w:before="120" w:after="240" w:line="320" w:lineRule="exact"/>
      <w:ind w:left="397" w:right="-27"/>
    </w:pPr>
    <w:rPr>
      <w:rFonts w:asciiTheme="minorHAnsi" w:hAnsiTheme="minorHAnsi"/>
      <w:spacing w:val="-4"/>
      <w:sz w:val="28"/>
    </w:rPr>
  </w:style>
  <w:style w:type="paragraph" w:customStyle="1" w:styleId="activity-unnumbered">
    <w:name w:val="activity-unnumbered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  <w:ind w:left="284" w:right="851"/>
    </w:pPr>
    <w:rPr>
      <w:rFonts w:eastAsia="Calibri" w:cs="Times New Roman"/>
      <w:bCs/>
      <w:color w:val="000000"/>
    </w:rPr>
  </w:style>
  <w:style w:type="paragraph" w:customStyle="1" w:styleId="activity-numbered--mpc">
    <w:name w:val="activity-numbered--mpc"/>
    <w:uiPriority w:val="2"/>
    <w:qFormat/>
    <w:rsid w:val="00E12FC6"/>
    <w:pPr>
      <w:keepNext/>
      <w:keepLines/>
      <w:tabs>
        <w:tab w:val="left" w:pos="851"/>
        <w:tab w:val="left" w:pos="3686"/>
        <w:tab w:val="left" w:pos="3969"/>
        <w:tab w:val="left" w:pos="6804"/>
        <w:tab w:val="left" w:pos="7088"/>
      </w:tabs>
      <w:spacing w:line="320" w:lineRule="exact"/>
      <w:ind w:left="851" w:hanging="284"/>
    </w:pPr>
    <w:rPr>
      <w:rFonts w:eastAsia="Calibri" w:cs="Times New Roman"/>
      <w:bCs/>
      <w:color w:val="000000"/>
    </w:rPr>
  </w:style>
  <w:style w:type="paragraph" w:customStyle="1" w:styleId="head-a">
    <w:name w:val="head-a"/>
    <w:qFormat/>
    <w:rsid w:val="00572595"/>
    <w:pPr>
      <w:keepNext/>
      <w:keepLines/>
      <w:spacing w:before="120" w:after="120" w:line="340" w:lineRule="exact"/>
    </w:pPr>
    <w:rPr>
      <w:rFonts w:eastAsia="Times New Roman" w:cs="Times New Roman"/>
      <w:b/>
      <w:color w:val="000000"/>
      <w:sz w:val="32"/>
      <w:szCs w:val="32"/>
    </w:rPr>
  </w:style>
  <w:style w:type="paragraph" w:customStyle="1" w:styleId="head-b">
    <w:name w:val="head-b"/>
    <w:qFormat/>
    <w:rsid w:val="00572595"/>
    <w:pPr>
      <w:keepNext/>
      <w:keepLines/>
      <w:spacing w:before="120" w:after="60" w:line="340" w:lineRule="exact"/>
    </w:pPr>
    <w:rPr>
      <w:rFonts w:eastAsia="Calibri" w:cs="Times New Roman"/>
      <w:b/>
      <w:color w:val="808080"/>
      <w:sz w:val="32"/>
    </w:rPr>
  </w:style>
  <w:style w:type="paragraph" w:customStyle="1" w:styleId="head-c">
    <w:name w:val="head-c"/>
    <w:qFormat/>
    <w:rsid w:val="00572595"/>
    <w:pPr>
      <w:keepNext/>
      <w:keepLines/>
      <w:spacing w:before="60" w:after="60" w:line="340" w:lineRule="exact"/>
      <w:ind w:left="709" w:hanging="425"/>
    </w:pPr>
    <w:rPr>
      <w:rFonts w:eastAsia="Calibri" w:cs="Times New Roman"/>
      <w:b/>
      <w:color w:val="000000"/>
      <w:sz w:val="28"/>
    </w:rPr>
  </w:style>
  <w:style w:type="paragraph" w:customStyle="1" w:styleId="head-d">
    <w:name w:val="head-d"/>
    <w:next w:val="instruction-unnumbered"/>
    <w:qFormat/>
    <w:rsid w:val="00572595"/>
    <w:pPr>
      <w:keepNext/>
      <w:keepLines/>
      <w:spacing w:before="240" w:line="340" w:lineRule="exact"/>
      <w:ind w:left="709" w:hanging="425"/>
    </w:pPr>
    <w:rPr>
      <w:rFonts w:eastAsia="Calibri" w:cs="Times New Roman"/>
      <w:b/>
      <w:color w:val="808080"/>
      <w:sz w:val="28"/>
    </w:rPr>
  </w:style>
  <w:style w:type="paragraph" w:customStyle="1" w:styleId="instruction-unnumbered">
    <w:name w:val="instruction-unnumbered"/>
    <w:basedOn w:val="Normal"/>
    <w:uiPriority w:val="1"/>
    <w:qFormat/>
    <w:rsid w:val="00572595"/>
    <w:pPr>
      <w:tabs>
        <w:tab w:val="left" w:pos="284"/>
        <w:tab w:val="left" w:pos="567"/>
        <w:tab w:val="left" w:pos="709"/>
        <w:tab w:val="left" w:pos="1134"/>
      </w:tabs>
      <w:snapToGrid w:val="0"/>
      <w:spacing w:before="60" w:after="60" w:line="320" w:lineRule="exact"/>
      <w:ind w:left="284" w:right="851"/>
    </w:pPr>
    <w:rPr>
      <w:rFonts w:asciiTheme="minorHAnsi" w:hAnsiTheme="minorHAnsi"/>
      <w:b/>
      <w:color w:val="000000"/>
      <w:sz w:val="26"/>
    </w:rPr>
  </w:style>
  <w:style w:type="paragraph" w:styleId="Title">
    <w:name w:val="Title"/>
    <w:aliases w:val="title"/>
    <w:basedOn w:val="Normal"/>
    <w:next w:val="Normal"/>
    <w:link w:val="TitleChar"/>
    <w:uiPriority w:val="10"/>
    <w:semiHidden/>
    <w:qFormat/>
    <w:rsid w:val="00572595"/>
    <w:pPr>
      <w:spacing w:before="240" w:after="120" w:line="340" w:lineRule="exact"/>
      <w:contextualSpacing/>
    </w:pPr>
    <w:rPr>
      <w:rFonts w:ascii="Arial" w:eastAsia="Times New Roman" w:hAnsi="Arial"/>
      <w:b/>
      <w:color w:val="000000"/>
      <w:spacing w:val="-10"/>
      <w:kern w:val="28"/>
      <w:sz w:val="32"/>
      <w:szCs w:val="56"/>
    </w:rPr>
  </w:style>
  <w:style w:type="character" w:customStyle="1" w:styleId="TitleChar">
    <w:name w:val="Title Char"/>
    <w:aliases w:val="title Char"/>
    <w:link w:val="Title"/>
    <w:uiPriority w:val="10"/>
    <w:semiHidden/>
    <w:rsid w:val="00572595"/>
    <w:rPr>
      <w:rFonts w:ascii="Arial" w:eastAsia="Times New Roman" w:hAnsi="Arial" w:cs="Times New Roman"/>
      <w:b/>
      <w:color w:val="000000"/>
      <w:spacing w:val="-10"/>
      <w:kern w:val="28"/>
      <w:sz w:val="32"/>
      <w:szCs w:val="56"/>
    </w:rPr>
  </w:style>
  <w:style w:type="character" w:customStyle="1" w:styleId="checkbox">
    <w:name w:val="checkbox"/>
    <w:uiPriority w:val="2"/>
    <w:qFormat/>
    <w:rsid w:val="00572595"/>
    <w:rPr>
      <w:rFonts w:ascii="Segoe UI Symbol" w:hAnsi="Segoe UI Symbol" w:cs="Arial Unicode MS"/>
      <w:color w:val="808080"/>
      <w:spacing w:val="0"/>
      <w:w w:val="100"/>
      <w:position w:val="-6"/>
      <w:sz w:val="36"/>
      <w:szCs w:val="40"/>
    </w:rPr>
  </w:style>
  <w:style w:type="character" w:customStyle="1" w:styleId="wol">
    <w:name w:val="wol"/>
    <w:uiPriority w:val="2"/>
    <w:qFormat/>
    <w:rsid w:val="00572595"/>
    <w:rPr>
      <w:rFonts w:asciiTheme="minorHAnsi" w:hAnsiTheme="minorHAnsi"/>
      <w:b w:val="0"/>
      <w:i w:val="0"/>
      <w:color w:val="000000"/>
      <w:position w:val="0"/>
      <w:sz w:val="24"/>
      <w:u w:val="single" w:color="000000"/>
    </w:rPr>
  </w:style>
  <w:style w:type="paragraph" w:customStyle="1" w:styleId="activity-numbered--centered">
    <w:name w:val="activity-numbered--centered"/>
    <w:uiPriority w:val="1"/>
    <w:qFormat/>
    <w:rsid w:val="00FD0FA2"/>
    <w:pPr>
      <w:keepNext/>
      <w:keepLines/>
      <w:tabs>
        <w:tab w:val="left" w:pos="284"/>
      </w:tabs>
      <w:spacing w:after="60" w:line="320" w:lineRule="exact"/>
      <w:jc w:val="center"/>
    </w:pPr>
    <w:rPr>
      <w:rFonts w:eastAsia="Calibri" w:cs="Times New Roman (Body CS)"/>
      <w:bCs/>
      <w:color w:val="000000"/>
      <w:sz w:val="28"/>
    </w:rPr>
  </w:style>
  <w:style w:type="paragraph" w:customStyle="1" w:styleId="activity-numbered--table">
    <w:name w:val="activity-numbered--table"/>
    <w:basedOn w:val="activity-numbered"/>
    <w:uiPriority w:val="2"/>
    <w:qFormat/>
    <w:rsid w:val="00572595"/>
    <w:pPr>
      <w:tabs>
        <w:tab w:val="left" w:pos="284"/>
      </w:tabs>
      <w:spacing w:after="60"/>
      <w:ind w:left="284" w:right="0"/>
    </w:pPr>
    <w:rPr>
      <w:rFonts w:cs="Times New Roman (Body CS)"/>
    </w:rPr>
  </w:style>
  <w:style w:type="character" w:customStyle="1" w:styleId="audio-icon">
    <w:name w:val="audio-icon"/>
    <w:uiPriority w:val="2"/>
    <w:qFormat/>
    <w:rsid w:val="00572595"/>
    <w:rPr>
      <w:position w:val="-6"/>
    </w:rPr>
  </w:style>
  <w:style w:type="character" w:customStyle="1" w:styleId="marks-frame">
    <w:name w:val="marks-frame"/>
    <w:uiPriority w:val="6"/>
    <w:qFormat/>
    <w:rsid w:val="00572595"/>
    <w:rPr>
      <w:rFonts w:ascii="Calibri" w:hAnsi="Calibri"/>
      <w:b/>
      <w:i w:val="0"/>
      <w:sz w:val="24"/>
      <w:bdr w:val="single" w:sz="6" w:space="0" w:color="808080"/>
    </w:rPr>
  </w:style>
  <w:style w:type="character" w:customStyle="1" w:styleId="instruction-italic">
    <w:name w:val="instruction-italic"/>
    <w:basedOn w:val="DefaultParagraphFont"/>
    <w:uiPriority w:val="1"/>
    <w:qFormat/>
    <w:rsid w:val="00572595"/>
    <w:rPr>
      <w:i/>
    </w:rPr>
  </w:style>
  <w:style w:type="paragraph" w:styleId="NormalWeb">
    <w:name w:val="Normal (Web)"/>
    <w:basedOn w:val="Normal"/>
    <w:uiPriority w:val="99"/>
    <w:semiHidden/>
    <w:unhideWhenUsed/>
    <w:locked/>
    <w:rsid w:val="00572595"/>
    <w:pPr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character" w:styleId="PageNumber">
    <w:name w:val="page number"/>
    <w:uiPriority w:val="99"/>
    <w:unhideWhenUsed/>
    <w:locked/>
    <w:rsid w:val="00572595"/>
    <w:rPr>
      <w:rFonts w:ascii="Arial" w:hAnsi="Arial"/>
      <w:color w:val="808080"/>
      <w:sz w:val="22"/>
    </w:rPr>
  </w:style>
  <w:style w:type="paragraph" w:styleId="ListParagraph">
    <w:name w:val="List Paragraph"/>
    <w:basedOn w:val="Normal"/>
    <w:uiPriority w:val="34"/>
    <w:semiHidden/>
    <w:unhideWhenUsed/>
    <w:qFormat/>
    <w:locked/>
    <w:rsid w:val="00572595"/>
    <w:pPr>
      <w:ind w:left="720"/>
      <w:contextualSpacing/>
    </w:pPr>
  </w:style>
  <w:style w:type="paragraph" w:customStyle="1" w:styleId="reading-subhead">
    <w:name w:val="reading-subhead"/>
    <w:basedOn w:val="reading-text"/>
    <w:uiPriority w:val="10"/>
    <w:qFormat/>
    <w:rsid w:val="00572595"/>
    <w:pPr>
      <w:snapToGrid w:val="0"/>
      <w:spacing w:before="240" w:after="0"/>
    </w:pPr>
    <w:rPr>
      <w:rFonts w:asciiTheme="minorHAnsi" w:hAnsiTheme="minorHAnsi" w:cs="Times New Roman (Body CS)"/>
      <w:b/>
      <w:color w:val="808080" w:themeColor="background1" w:themeShade="80"/>
    </w:rPr>
  </w:style>
  <w:style w:type="paragraph" w:customStyle="1" w:styleId="activity-numbered--table--doubleDigits">
    <w:name w:val="activity-numbered--table--doubleDigits"/>
    <w:basedOn w:val="activity-numbered--table"/>
    <w:uiPriority w:val="2"/>
    <w:qFormat/>
    <w:rsid w:val="00572595"/>
    <w:pPr>
      <w:framePr w:hSpace="180" w:wrap="around" w:vAnchor="text" w:hAnchor="text" w:y="1"/>
      <w:ind w:left="397" w:hanging="397"/>
      <w:suppressOverlap/>
    </w:pPr>
  </w:style>
  <w:style w:type="paragraph" w:customStyle="1" w:styleId="marks">
    <w:name w:val="marks"/>
    <w:uiPriority w:val="6"/>
    <w:qFormat/>
    <w:rsid w:val="00572595"/>
    <w:pPr>
      <w:keepNext/>
      <w:keepLines/>
      <w:tabs>
        <w:tab w:val="right" w:pos="9639"/>
      </w:tabs>
      <w:spacing w:before="120"/>
      <w:ind w:left="284"/>
      <w:jc w:val="right"/>
    </w:pPr>
    <w:rPr>
      <w:rFonts w:eastAsia="Calibri" w:cs="Times New Roman"/>
      <w:b/>
      <w:bCs/>
      <w:color w:val="000000"/>
      <w:szCs w:val="20"/>
    </w:rPr>
  </w:style>
  <w:style w:type="paragraph" w:customStyle="1" w:styleId="article-generic--text">
    <w:name w:val="article-generic--text"/>
    <w:uiPriority w:val="4"/>
    <w:rsid w:val="00572595"/>
    <w:pPr>
      <w:keepNext/>
      <w:keepLines/>
      <w:suppressAutoHyphens/>
      <w:autoSpaceDE w:val="0"/>
      <w:autoSpaceDN w:val="0"/>
      <w:adjustRightInd w:val="0"/>
      <w:spacing w:before="60" w:after="60" w:line="280" w:lineRule="exact"/>
      <w:ind w:left="85" w:right="85"/>
      <w:textAlignment w:val="center"/>
    </w:pPr>
    <w:rPr>
      <w:rFonts w:ascii="Calibri Light" w:eastAsia="Calibri" w:hAnsi="Calibri Light" w:cs="Source Sans Pro"/>
      <w:color w:val="000000"/>
      <w:position w:val="6"/>
      <w:szCs w:val="20"/>
      <w:lang w:eastAsia="en-GB"/>
    </w:rPr>
  </w:style>
  <w:style w:type="paragraph" w:customStyle="1" w:styleId="article-generic--quote">
    <w:name w:val="article-generic--quote"/>
    <w:basedOn w:val="Normal"/>
    <w:uiPriority w:val="4"/>
    <w:rsid w:val="00572595"/>
    <w:pPr>
      <w:suppressAutoHyphens/>
      <w:autoSpaceDE w:val="0"/>
      <w:autoSpaceDN w:val="0"/>
      <w:adjustRightInd w:val="0"/>
      <w:spacing w:before="60" w:after="60"/>
      <w:ind w:left="85" w:right="85"/>
      <w:jc w:val="center"/>
      <w:textAlignment w:val="center"/>
    </w:pPr>
    <w:rPr>
      <w:rFonts w:ascii="Calibri Light" w:hAnsi="Calibri Light" w:cs="Source Sans Pro"/>
      <w:i/>
      <w:iCs/>
      <w:color w:val="000000"/>
      <w:lang w:eastAsia="en-GB"/>
    </w:rPr>
  </w:style>
  <w:style w:type="paragraph" w:customStyle="1" w:styleId="article-generic--panel">
    <w:name w:val="article-generic--panel"/>
    <w:uiPriority w:val="4"/>
    <w:rsid w:val="00572595"/>
    <w:pPr>
      <w:keepNext/>
      <w:keepLines/>
      <w:pBdr>
        <w:top w:val="single" w:sz="18" w:space="2" w:color="FFFFFF" w:themeColor="background1"/>
        <w:left w:val="single" w:sz="18" w:space="4" w:color="FFFFFF" w:themeColor="background1"/>
        <w:right w:val="single" w:sz="18" w:space="4" w:color="FFFFFF" w:themeColor="background1"/>
      </w:pBdr>
      <w:shd w:val="clear" w:color="auto" w:fill="D9D9D9" w:themeFill="background1" w:themeFillShade="D9"/>
      <w:spacing w:line="320" w:lineRule="exact"/>
      <w:ind w:left="85" w:right="85"/>
      <w:contextualSpacing/>
      <w:textboxTightWrap w:val="allLines"/>
      <w:outlineLvl w:val="0"/>
    </w:pPr>
    <w:rPr>
      <w:rFonts w:ascii="Calibri" w:eastAsia="Calibri" w:hAnsi="Calibri" w:cs="Source Sans Pro"/>
      <w:color w:val="000000" w:themeColor="text1"/>
      <w:szCs w:val="20"/>
      <w:lang w:eastAsia="en-GB"/>
    </w:rPr>
  </w:style>
  <w:style w:type="paragraph" w:customStyle="1" w:styleId="article-generic--head">
    <w:name w:val="article-generic--head"/>
    <w:uiPriority w:val="4"/>
    <w:qFormat/>
    <w:rsid w:val="00572595"/>
    <w:pPr>
      <w:keepNext/>
      <w:keepLines/>
      <w:spacing w:before="60"/>
      <w:ind w:left="85" w:right="85"/>
    </w:pPr>
    <w:rPr>
      <w:rFonts w:eastAsia="Calibri" w:cstheme="minorHAnsi"/>
      <w:b/>
      <w:bCs/>
      <w:color w:val="000000"/>
      <w:sz w:val="32"/>
      <w:szCs w:val="32"/>
      <w:lang w:eastAsia="en-GB"/>
    </w:rPr>
  </w:style>
  <w:style w:type="paragraph" w:customStyle="1" w:styleId="article-generic--byline">
    <w:name w:val="article-generic--byline"/>
    <w:uiPriority w:val="4"/>
    <w:qFormat/>
    <w:rsid w:val="00572595"/>
    <w:pPr>
      <w:keepNext/>
      <w:keepLines/>
      <w:spacing w:after="60" w:line="240" w:lineRule="exact"/>
      <w:ind w:left="85" w:right="85"/>
    </w:pPr>
    <w:rPr>
      <w:rFonts w:ascii="Calibri" w:eastAsia="Calibri" w:hAnsi="Calibri" w:cs="Calibri"/>
      <w:color w:val="000000"/>
      <w:sz w:val="18"/>
      <w:szCs w:val="18"/>
      <w:lang w:eastAsia="en-GB"/>
    </w:rPr>
  </w:style>
  <w:style w:type="paragraph" w:customStyle="1" w:styleId="article-generic--subhead">
    <w:name w:val="article-generic--subhead"/>
    <w:uiPriority w:val="4"/>
    <w:qFormat/>
    <w:rsid w:val="00572595"/>
    <w:pPr>
      <w:keepNext/>
      <w:keepLines/>
      <w:spacing w:before="200"/>
      <w:ind w:left="85" w:right="85"/>
    </w:pPr>
    <w:rPr>
      <w:rFonts w:eastAsia="Calibri" w:cstheme="minorHAnsi"/>
      <w:b/>
      <w:bCs/>
      <w:color w:val="000000"/>
      <w:lang w:eastAsia="en-GB"/>
    </w:rPr>
  </w:style>
  <w:style w:type="paragraph" w:customStyle="1" w:styleId="blog-digital--menu">
    <w:name w:val="blog-digital--menu"/>
    <w:uiPriority w:val="4"/>
    <w:qFormat/>
    <w:rsid w:val="00572595"/>
    <w:pPr>
      <w:keepNext/>
      <w:keepLines/>
      <w:shd w:val="clear" w:color="auto" w:fill="D9D9D9" w:themeFill="background1" w:themeFillShade="D9"/>
      <w:suppressAutoHyphens/>
      <w:spacing w:before="120" w:after="120" w:line="400" w:lineRule="exact"/>
      <w:ind w:left="85" w:right="85"/>
      <w:contextualSpacing/>
      <w:jc w:val="center"/>
    </w:pPr>
    <w:rPr>
      <w:rFonts w:ascii="Calibri Light" w:eastAsia="Calibri" w:hAnsi="Calibri Light" w:cs="Calibri Light"/>
      <w:color w:val="000000"/>
      <w:position w:val="4"/>
      <w:sz w:val="22"/>
      <w:szCs w:val="22"/>
      <w:lang w:eastAsia="en-GB"/>
    </w:rPr>
  </w:style>
  <w:style w:type="paragraph" w:customStyle="1" w:styleId="blog-digital--head">
    <w:name w:val="blog-digital--head"/>
    <w:uiPriority w:val="4"/>
    <w:qFormat/>
    <w:rsid w:val="00572595"/>
    <w:pPr>
      <w:keepNext/>
      <w:keepLines/>
      <w:spacing w:after="60"/>
      <w:ind w:left="85" w:right="85"/>
    </w:pPr>
    <w:rPr>
      <w:rFonts w:ascii="Calibri Light" w:eastAsia="Calibri" w:hAnsi="Calibri Light" w:cs="Calibri Light"/>
      <w:color w:val="000000"/>
      <w:sz w:val="36"/>
      <w:szCs w:val="36"/>
      <w:lang w:eastAsia="en-GB"/>
    </w:rPr>
  </w:style>
  <w:style w:type="paragraph" w:customStyle="1" w:styleId="blog-digital--byline">
    <w:name w:val="blog-digital--byline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113" w:line="200" w:lineRule="atLeast"/>
      <w:ind w:left="85"/>
      <w:textAlignment w:val="center"/>
    </w:pPr>
    <w:rPr>
      <w:rFonts w:ascii="Calibri Light" w:hAnsi="Calibri Light" w:cs="Calibri Light"/>
      <w:color w:val="000000"/>
      <w:sz w:val="18"/>
      <w:szCs w:val="18"/>
      <w:lang w:eastAsia="en-GB"/>
    </w:rPr>
  </w:style>
  <w:style w:type="paragraph" w:customStyle="1" w:styleId="blog-digital--subhead">
    <w:name w:val="blog-digital--sub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60" w:line="320" w:lineRule="atLeast"/>
      <w:ind w:left="85" w:right="85"/>
      <w:textAlignment w:val="center"/>
    </w:pPr>
    <w:rPr>
      <w:rFonts w:ascii="Calibri Light" w:hAnsi="Calibri Light" w:cs="Calibri Light"/>
      <w:color w:val="000000"/>
      <w:sz w:val="28"/>
      <w:lang w:eastAsia="en-GB"/>
    </w:rPr>
  </w:style>
  <w:style w:type="paragraph" w:customStyle="1" w:styleId="blog-digital--text">
    <w:name w:val="blog-digital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 Light" w:eastAsia="Calibri" w:hAnsi="Calibri Light" w:cs="Calibri Light"/>
      <w:color w:val="000000"/>
      <w:szCs w:val="20"/>
      <w:lang w:eastAsia="en-GB"/>
    </w:rPr>
  </w:style>
  <w:style w:type="paragraph" w:customStyle="1" w:styleId="email-digital--header">
    <w:name w:val="email-digital--header"/>
    <w:uiPriority w:val="4"/>
    <w:qFormat/>
    <w:rsid w:val="00572595"/>
    <w:pPr>
      <w:keepNext/>
      <w:keepLines/>
      <w:pBdr>
        <w:bottom w:val="single" w:sz="4" w:space="2" w:color="000000" w:themeColor="text1"/>
        <w:between w:val="single" w:sz="4" w:space="1" w:color="000000" w:themeColor="text1"/>
      </w:pBdr>
      <w:suppressAutoHyphens/>
      <w:spacing w:before="60" w:after="60" w:line="300" w:lineRule="exact"/>
      <w:ind w:left="85" w:right="85"/>
      <w:contextualSpacing/>
    </w:pPr>
    <w:rPr>
      <w:rFonts w:ascii="Calibri" w:eastAsia="Calibri" w:hAnsi="Calibri" w:cs="Calibri"/>
      <w:color w:val="000000"/>
      <w:position w:val="6"/>
      <w:szCs w:val="20"/>
      <w:lang w:eastAsia="en-GB"/>
    </w:rPr>
  </w:style>
  <w:style w:type="paragraph" w:customStyle="1" w:styleId="email-digital--text">
    <w:name w:val="email-digital--text"/>
    <w:uiPriority w:val="4"/>
    <w:qFormat/>
    <w:rsid w:val="00572595"/>
    <w:pPr>
      <w:keepNext/>
      <w:keepLines/>
      <w:suppressAutoHyphens/>
      <w:spacing w:before="120" w:after="120" w:line="280" w:lineRule="exact"/>
      <w:ind w:left="85" w:right="85"/>
      <w:contextualSpacing/>
    </w:pPr>
    <w:rPr>
      <w:rFonts w:ascii="Calibri" w:eastAsia="Calibri" w:hAnsi="Calibri" w:cstheme="minorHAnsi"/>
      <w:color w:val="000000"/>
      <w:szCs w:val="20"/>
      <w:lang w:eastAsia="en-GB"/>
    </w:rPr>
  </w:style>
  <w:style w:type="paragraph" w:customStyle="1" w:styleId="letter-generic--address">
    <w:name w:val="letter-generic--address"/>
    <w:uiPriority w:val="4"/>
    <w:qFormat/>
    <w:rsid w:val="00572595"/>
    <w:pPr>
      <w:keepNext/>
      <w:keepLines/>
      <w:tabs>
        <w:tab w:val="left" w:pos="5211"/>
      </w:tabs>
      <w:suppressAutoHyphens/>
      <w:spacing w:before="240" w:line="280" w:lineRule="exact"/>
      <w:ind w:right="567"/>
      <w:contextualSpacing/>
      <w:jc w:val="right"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letter-generic--text">
    <w:name w:val="letter-generic--text"/>
    <w:uiPriority w:val="4"/>
    <w:qFormat/>
    <w:rsid w:val="00572595"/>
    <w:pPr>
      <w:keepNext/>
      <w:keepLines/>
      <w:suppressAutoHyphens/>
      <w:spacing w:before="120" w:after="120" w:line="280" w:lineRule="exact"/>
      <w:ind w:left="567" w:right="170"/>
      <w:contextualSpacing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note-generic--text">
    <w:name w:val="note-generic--text"/>
    <w:basedOn w:val="BalloonText"/>
    <w:uiPriority w:val="4"/>
    <w:qFormat/>
    <w:rsid w:val="00572595"/>
    <w:pPr>
      <w:spacing w:before="120" w:after="120" w:line="280" w:lineRule="exact"/>
      <w:ind w:left="142" w:right="142"/>
      <w:contextualSpacing/>
    </w:pPr>
    <w:rPr>
      <w:rFonts w:ascii="Bradley Hand ITC" w:hAnsi="Bradley Hand ITC" w:cs="Calibri"/>
      <w:sz w:val="24"/>
      <w:szCs w:val="22"/>
    </w:rPr>
  </w:style>
  <w:style w:type="paragraph" w:customStyle="1" w:styleId="notice-generic--head">
    <w:name w:val="notice-generic--head"/>
    <w:uiPriority w:val="4"/>
    <w:qFormat/>
    <w:rsid w:val="00572595"/>
    <w:pPr>
      <w:keepNext/>
      <w:keepLines/>
      <w:pBdr>
        <w:bottom w:val="single" w:sz="4" w:space="1" w:color="auto"/>
      </w:pBdr>
      <w:suppressAutoHyphens/>
      <w:adjustRightInd w:val="0"/>
      <w:snapToGrid w:val="0"/>
      <w:spacing w:before="120" w:line="360" w:lineRule="atLeast"/>
      <w:ind w:left="85" w:right="85"/>
      <w:jc w:val="center"/>
    </w:pPr>
    <w:rPr>
      <w:rFonts w:ascii="Calibri" w:eastAsia="Calibri" w:hAnsi="Calibri" w:cs="Calibri"/>
      <w:b/>
      <w:bCs/>
      <w:color w:val="000000"/>
      <w:sz w:val="28"/>
      <w:szCs w:val="28"/>
      <w:lang w:eastAsia="en-GB"/>
    </w:rPr>
  </w:style>
  <w:style w:type="paragraph" w:customStyle="1" w:styleId="notice-generic--subhead">
    <w:name w:val="notice-generic--subhead"/>
    <w:uiPriority w:val="4"/>
    <w:qFormat/>
    <w:rsid w:val="00572595"/>
    <w:pPr>
      <w:keepNext/>
      <w:keepLines/>
      <w:suppressAutoHyphens/>
      <w:spacing w:before="60" w:after="60"/>
      <w:ind w:left="85" w:right="85"/>
      <w:contextualSpacing/>
    </w:pPr>
    <w:rPr>
      <w:rFonts w:ascii="Calibri" w:eastAsia="Calibri" w:hAnsi="Calibri" w:cs="Calibri"/>
      <w:b/>
      <w:bCs/>
      <w:color w:val="000000"/>
      <w:sz w:val="22"/>
      <w:szCs w:val="22"/>
      <w:lang w:eastAsia="en-GB"/>
    </w:rPr>
  </w:style>
  <w:style w:type="paragraph" w:customStyle="1" w:styleId="notice-generic--text">
    <w:name w:val="notice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" w:eastAsia="Calibri" w:hAnsi="Calibri" w:cs="Calibri"/>
      <w:color w:val="000000"/>
      <w:szCs w:val="20"/>
      <w:lang w:eastAsia="en-GB"/>
    </w:rPr>
  </w:style>
  <w:style w:type="paragraph" w:customStyle="1" w:styleId="review-generic--head">
    <w:name w:val="review-generic--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before="60" w:after="113" w:line="400" w:lineRule="atLeast"/>
      <w:ind w:left="85" w:right="85"/>
      <w:contextualSpacing/>
      <w:textAlignment w:val="center"/>
    </w:pPr>
    <w:rPr>
      <w:rFonts w:ascii="Abadi" w:hAnsi="Abadi" w:cs="Calibri"/>
      <w:color w:val="000000"/>
      <w:sz w:val="32"/>
      <w:szCs w:val="36"/>
      <w:lang w:eastAsia="en-GB"/>
    </w:rPr>
  </w:style>
  <w:style w:type="paragraph" w:customStyle="1" w:styleId="review-generic--intro">
    <w:name w:val="review-generic--intro"/>
    <w:uiPriority w:val="4"/>
    <w:qFormat/>
    <w:rsid w:val="00572595"/>
    <w:pPr>
      <w:keepNext/>
      <w:keepLines/>
      <w:suppressAutoHyphens/>
      <w:spacing w:line="280" w:lineRule="exact"/>
      <w:ind w:left="85" w:right="85"/>
    </w:pPr>
    <w:rPr>
      <w:rFonts w:ascii="Abadi" w:eastAsia="Calibri" w:hAnsi="Abadi" w:cs="Calibri"/>
      <w:color w:val="000000"/>
      <w:szCs w:val="22"/>
      <w:lang w:eastAsia="en-GB"/>
    </w:rPr>
  </w:style>
  <w:style w:type="paragraph" w:customStyle="1" w:styleId="review-generic--subhead">
    <w:name w:val="review-generic--subhead"/>
    <w:uiPriority w:val="4"/>
    <w:qFormat/>
    <w:rsid w:val="00572595"/>
    <w:pPr>
      <w:keepNext/>
      <w:keepLines/>
      <w:suppressAutoHyphens/>
      <w:spacing w:before="60" w:line="320" w:lineRule="exact"/>
      <w:ind w:left="85" w:right="85"/>
    </w:pPr>
    <w:rPr>
      <w:rFonts w:ascii="Abadi" w:eastAsia="Calibri" w:hAnsi="Abadi" w:cs="Calibri"/>
      <w:color w:val="000000"/>
      <w:sz w:val="28"/>
      <w:lang w:eastAsia="en-GB"/>
    </w:rPr>
  </w:style>
  <w:style w:type="paragraph" w:customStyle="1" w:styleId="review-generic--text">
    <w:name w:val="review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Abadi Extra Light" w:eastAsia="Calibri" w:hAnsi="Abadi Extra Light" w:cs="Calibri Light"/>
      <w:color w:val="000000"/>
      <w:szCs w:val="20"/>
      <w:lang w:eastAsia="en-GB"/>
    </w:rPr>
  </w:style>
  <w:style w:type="table" w:customStyle="1" w:styleId="instant-message--container">
    <w:name w:val="instan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142" w:type="dxa"/>
        <w:left w:w="142" w:type="dxa"/>
        <w:bottom w:w="142" w:type="dxa"/>
        <w:right w:w="142" w:type="dxa"/>
      </w:tblCellMar>
    </w:tblPr>
  </w:style>
  <w:style w:type="paragraph" w:customStyle="1" w:styleId="article-generic--intro">
    <w:name w:val="article-generic--intro"/>
    <w:uiPriority w:val="4"/>
    <w:qFormat/>
    <w:rsid w:val="00572595"/>
    <w:pPr>
      <w:keepNext/>
      <w:keepLines/>
      <w:spacing w:before="60" w:after="60" w:line="280" w:lineRule="exact"/>
      <w:ind w:left="85" w:right="85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activity-unumbered--before-rdg-text">
    <w:name w:val="activity-unumbered--before-rdg-text"/>
    <w:basedOn w:val="activity-unnumbered"/>
    <w:uiPriority w:val="2"/>
    <w:qFormat/>
    <w:rsid w:val="00572595"/>
    <w:pPr>
      <w:spacing w:before="120" w:after="60" w:line="300" w:lineRule="exact"/>
    </w:pPr>
    <w:rPr>
      <w:rFonts w:ascii="Calibri" w:hAnsi="Calibri"/>
    </w:rPr>
  </w:style>
  <w:style w:type="paragraph" w:customStyle="1" w:styleId="activity-numbered--mpc4">
    <w:name w:val="activity-numbered--mpc4"/>
    <w:basedOn w:val="activity-numbered--mpc"/>
    <w:uiPriority w:val="10"/>
    <w:qFormat/>
    <w:rsid w:val="00572595"/>
    <w:pPr>
      <w:tabs>
        <w:tab w:val="clear" w:pos="3686"/>
        <w:tab w:val="clear" w:pos="3969"/>
        <w:tab w:val="clear" w:pos="6804"/>
        <w:tab w:val="clear" w:pos="7088"/>
        <w:tab w:val="left" w:pos="567"/>
        <w:tab w:val="left" w:pos="1276"/>
        <w:tab w:val="left" w:pos="2552"/>
        <w:tab w:val="left" w:pos="2835"/>
        <w:tab w:val="left" w:pos="4253"/>
        <w:tab w:val="left" w:pos="4536"/>
        <w:tab w:val="left" w:pos="5954"/>
        <w:tab w:val="left" w:pos="6237"/>
      </w:tabs>
      <w:snapToGrid w:val="0"/>
      <w:ind w:left="0" w:firstLine="284"/>
      <w:contextualSpacing/>
    </w:pPr>
    <w:rPr>
      <w:rFonts w:ascii="Calibri" w:hAnsi="Calibri"/>
    </w:rPr>
  </w:style>
  <w:style w:type="table" w:customStyle="1" w:styleId="article-generic--container">
    <w:name w:val="articl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blog-digital--container">
    <w:name w:val="blog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left w:w="0" w:type="dxa"/>
        <w:right w:w="0" w:type="dxa"/>
      </w:tblCellMar>
    </w:tblPr>
    <w:tcPr>
      <w:shd w:val="clear" w:color="auto" w:fill="auto"/>
    </w:tcPr>
  </w:style>
  <w:style w:type="table" w:customStyle="1" w:styleId="email-digital--container">
    <w:name w:val="email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letter-generic--container">
    <w:name w:val="letter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13" w:type="dxa"/>
        <w:right w:w="0" w:type="dxa"/>
      </w:tblCellMar>
    </w:tblPr>
  </w:style>
  <w:style w:type="table" w:customStyle="1" w:styleId="note-generic--container">
    <w:name w:val="note-generic--container"/>
    <w:basedOn w:val="TableNormal"/>
    <w:uiPriority w:val="99"/>
    <w:rsid w:val="006A5AF6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notice-generic--container">
    <w:name w:val="notic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review-generic--container">
    <w:name w:val="review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text-message--container">
    <w:name w:val="tex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42" w:type="dxa"/>
        <w:right w:w="0" w:type="dxa"/>
      </w:tblCellMar>
    </w:tblPr>
  </w:style>
  <w:style w:type="character" w:customStyle="1" w:styleId="Caption1">
    <w:name w:val="Caption1"/>
    <w:basedOn w:val="DefaultParagraphFont"/>
    <w:uiPriority w:val="1"/>
    <w:qFormat/>
    <w:rsid w:val="00572595"/>
    <w:rPr>
      <w:rFonts w:asciiTheme="minorHAnsi" w:hAnsiTheme="minorHAnsi"/>
      <w:sz w:val="24"/>
    </w:rPr>
  </w:style>
  <w:style w:type="paragraph" w:customStyle="1" w:styleId="activity-oneline--mpc">
    <w:name w:val="activity-oneline--mpc"/>
    <w:basedOn w:val="Normal"/>
    <w:uiPriority w:val="1"/>
    <w:rsid w:val="00E12FC6"/>
    <w:pPr>
      <w:tabs>
        <w:tab w:val="left" w:pos="851"/>
        <w:tab w:val="left" w:pos="3686"/>
        <w:tab w:val="left" w:pos="3969"/>
        <w:tab w:val="left" w:pos="6804"/>
        <w:tab w:val="left" w:pos="7088"/>
      </w:tabs>
      <w:spacing w:line="340" w:lineRule="exact"/>
      <w:ind w:left="568" w:hanging="284"/>
    </w:pPr>
    <w:rPr>
      <w:rFonts w:eastAsiaTheme="minorEastAsia"/>
      <w:lang w:eastAsia="en-GB"/>
    </w:rPr>
  </w:style>
  <w:style w:type="paragraph" w:customStyle="1" w:styleId="advert-generic--bullet">
    <w:name w:val="advert-generic--bullet"/>
    <w:uiPriority w:val="10"/>
    <w:qFormat/>
    <w:rsid w:val="00572595"/>
    <w:pPr>
      <w:keepNext/>
      <w:keepLines/>
      <w:numPr>
        <w:numId w:val="2"/>
      </w:numPr>
      <w:spacing w:before="120" w:after="120" w:line="320" w:lineRule="exact"/>
      <w:contextualSpacing/>
    </w:pPr>
    <w:rPr>
      <w:rFonts w:ascii="Calibri" w:eastAsia="Calibri" w:hAnsi="Calibri" w:cs="Times New Roman"/>
      <w:bCs/>
      <w:sz w:val="22"/>
      <w:szCs w:val="22"/>
      <w:lang w:eastAsia="en-GB"/>
    </w:rPr>
  </w:style>
  <w:style w:type="table" w:customStyle="1" w:styleId="advert-generic--container">
    <w:name w:val="advert-generic--container"/>
    <w:basedOn w:val="TableNormal"/>
    <w:uiPriority w:val="99"/>
    <w:rsid w:val="00572595"/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113" w:type="dxa"/>
        <w:bottom w:w="113" w:type="dxa"/>
        <w:right w:w="113" w:type="dxa"/>
      </w:tblCellMar>
    </w:tblPr>
  </w:style>
  <w:style w:type="paragraph" w:customStyle="1" w:styleId="advert-generic--head">
    <w:name w:val="advert-generic--head"/>
    <w:uiPriority w:val="10"/>
    <w:qFormat/>
    <w:rsid w:val="00572595"/>
    <w:pPr>
      <w:keepNext/>
      <w:keepLines/>
      <w:spacing w:before="120"/>
      <w:jc w:val="center"/>
    </w:pPr>
    <w:rPr>
      <w:rFonts w:asciiTheme="majorHAnsi" w:eastAsia="Calibri" w:hAnsiTheme="majorHAnsi" w:cs="Times New Roman"/>
      <w:sz w:val="32"/>
      <w:szCs w:val="28"/>
      <w:lang w:eastAsia="en-GB"/>
    </w:rPr>
  </w:style>
  <w:style w:type="paragraph" w:customStyle="1" w:styleId="advert-generic--introPara">
    <w:name w:val="advert-generic--introPara"/>
    <w:uiPriority w:val="10"/>
    <w:qFormat/>
    <w:rsid w:val="00572595"/>
    <w:pPr>
      <w:keepNext/>
      <w:keepLines/>
      <w:pBdr>
        <w:top w:val="single" w:sz="4" w:space="1" w:color="auto"/>
        <w:bottom w:val="single" w:sz="4" w:space="1" w:color="auto"/>
      </w:pBdr>
      <w:spacing w:before="120" w:line="320" w:lineRule="exact"/>
    </w:pPr>
    <w:rPr>
      <w:rFonts w:ascii="Calibri" w:eastAsia="Calibri" w:hAnsi="Calibri" w:cs="Times New Roman"/>
      <w:bCs/>
      <w:sz w:val="22"/>
      <w:szCs w:val="22"/>
      <w:lang w:eastAsia="en-GB"/>
    </w:rPr>
  </w:style>
  <w:style w:type="paragraph" w:customStyle="1" w:styleId="advert-generic--subhead">
    <w:name w:val="advert-generic--subhead"/>
    <w:uiPriority w:val="10"/>
    <w:qFormat/>
    <w:rsid w:val="00572595"/>
    <w:pPr>
      <w:keepNext/>
      <w:keepLines/>
      <w:spacing w:before="120" w:line="320" w:lineRule="exact"/>
    </w:pPr>
    <w:rPr>
      <w:rFonts w:ascii="Calibri" w:eastAsia="Calibri" w:hAnsi="Calibri" w:cs="Times New Roman"/>
      <w:b/>
      <w:color w:val="808080" w:themeColor="background1" w:themeShade="80"/>
      <w:sz w:val="22"/>
      <w:szCs w:val="22"/>
      <w:lang w:eastAsia="en-GB"/>
    </w:rPr>
  </w:style>
  <w:style w:type="paragraph" w:customStyle="1" w:styleId="advert-generic--text">
    <w:name w:val="advert-generic--text"/>
    <w:uiPriority w:val="10"/>
    <w:qFormat/>
    <w:rsid w:val="00572595"/>
    <w:pPr>
      <w:keepNext/>
      <w:keepLines/>
      <w:spacing w:before="60" w:line="320" w:lineRule="exact"/>
    </w:pPr>
    <w:rPr>
      <w:rFonts w:ascii="Calibri" w:eastAsia="Calibri" w:hAnsi="Calibri" w:cs="Calibri"/>
      <w:sz w:val="22"/>
      <w:szCs w:val="22"/>
      <w:lang w:eastAsia="en-GB"/>
    </w:rPr>
  </w:style>
  <w:style w:type="paragraph" w:customStyle="1" w:styleId="instant-message--head">
    <w:name w:val="instan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instant-message--left">
    <w:name w:val="instan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instant-message--right">
    <w:name w:val="instan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character" w:customStyle="1" w:styleId="normaltextrun">
    <w:name w:val="normaltextrun"/>
    <w:basedOn w:val="DefaultParagraphFont"/>
    <w:uiPriority w:val="7"/>
    <w:locked/>
    <w:rsid w:val="00572595"/>
  </w:style>
  <w:style w:type="character" w:customStyle="1" w:styleId="eop">
    <w:name w:val="eop"/>
    <w:basedOn w:val="DefaultParagraphFont"/>
    <w:uiPriority w:val="7"/>
    <w:locked/>
    <w:rsid w:val="00572595"/>
  </w:style>
  <w:style w:type="paragraph" w:customStyle="1" w:styleId="activity-numbered--after-rdg-text">
    <w:name w:val="activity-numbered--after-rdg-text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numbered--mpc--first-and-last">
    <w:name w:val="activity-numbered--mpc--first-and-last"/>
    <w:basedOn w:val="activity-numbered--mpc"/>
    <w:uiPriority w:val="2"/>
    <w:qFormat/>
    <w:rsid w:val="00572595"/>
    <w:pPr>
      <w:keepNext w:val="0"/>
      <w:widowControl w:val="0"/>
      <w:spacing w:after="200"/>
    </w:pPr>
    <w:rPr>
      <w:rFonts w:ascii="Calibri" w:hAnsi="Calibri"/>
    </w:rPr>
  </w:style>
  <w:style w:type="paragraph" w:customStyle="1" w:styleId="activity-numbered--mpc-space-after">
    <w:name w:val="activity-numbered--mpc-space-after"/>
    <w:basedOn w:val="activity-numbered--mpc--first-and-last"/>
    <w:uiPriority w:val="2"/>
    <w:qFormat/>
    <w:rsid w:val="00572595"/>
  </w:style>
  <w:style w:type="table" w:customStyle="1" w:styleId="form-generic--container">
    <w:name w:val="form-generic--container"/>
    <w:basedOn w:val="TableNormal"/>
    <w:uiPriority w:val="99"/>
    <w:rsid w:val="0057259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Row">
      <w:tblPr/>
      <w:tcPr>
        <w:tcBorders>
          <w:insideH w:val="nil"/>
          <w:insideV w:val="nil"/>
        </w:tcBorders>
      </w:tcPr>
    </w:tblStylePr>
  </w:style>
  <w:style w:type="paragraph" w:customStyle="1" w:styleId="form-generic--field">
    <w:name w:val="form-generic--field"/>
    <w:uiPriority w:val="4"/>
    <w:qFormat/>
    <w:rsid w:val="00572595"/>
    <w:pPr>
      <w:spacing w:before="120" w:after="120" w:line="280" w:lineRule="exact"/>
      <w:ind w:left="113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form-generic--head">
    <w:name w:val="form-generic--head"/>
    <w:uiPriority w:val="4"/>
    <w:qFormat/>
    <w:rsid w:val="00572595"/>
    <w:pPr>
      <w:spacing w:before="120" w:after="120"/>
      <w:ind w:left="113"/>
    </w:pPr>
    <w:rPr>
      <w:rFonts w:ascii="Calibri" w:eastAsia="Calibri" w:hAnsi="Calibri" w:cstheme="minorHAnsi"/>
      <w:b/>
      <w:bCs/>
      <w:color w:val="000000"/>
      <w:sz w:val="32"/>
      <w:szCs w:val="32"/>
      <w:lang w:eastAsia="en-GB"/>
    </w:rPr>
  </w:style>
  <w:style w:type="paragraph" w:customStyle="1" w:styleId="paragraph-context">
    <w:name w:val="paragraph-context"/>
    <w:basedOn w:val="reading-text"/>
    <w:uiPriority w:val="4"/>
    <w:qFormat/>
    <w:rsid w:val="00572595"/>
    <w:pPr>
      <w:spacing w:after="120"/>
      <w:ind w:right="1134"/>
    </w:pPr>
  </w:style>
  <w:style w:type="paragraph" w:customStyle="1" w:styleId="activity-dialogue--table">
    <w:name w:val="activity-dialogue--table"/>
    <w:basedOn w:val="Normal"/>
    <w:uiPriority w:val="2"/>
    <w:rsid w:val="00572595"/>
    <w:pPr>
      <w:keepNext w:val="0"/>
      <w:keepLines w:val="0"/>
      <w:spacing w:line="320" w:lineRule="exact"/>
      <w:ind w:left="284" w:hanging="284"/>
    </w:pPr>
    <w:rPr>
      <w:rFonts w:asciiTheme="minorHAnsi" w:eastAsiaTheme="minorEastAsia" w:hAnsiTheme="minorHAnsi"/>
      <w:lang w:eastAsia="en-GB"/>
    </w:rPr>
  </w:style>
  <w:style w:type="paragraph" w:customStyle="1" w:styleId="activity-numbered--common">
    <w:name w:val="activity-numbered--common"/>
    <w:uiPriority w:val="2"/>
    <w:qFormat/>
    <w:rsid w:val="00E34C76"/>
    <w:pPr>
      <w:keepNext/>
      <w:keepLines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line="320" w:lineRule="exact"/>
      <w:ind w:left="568" w:hanging="284"/>
    </w:pPr>
    <w:rPr>
      <w:rFonts w:ascii="Calibri" w:eastAsia="Calibri" w:hAnsi="Calibri" w:cs="Times New Roman"/>
      <w:bCs/>
      <w:color w:val="000000"/>
      <w:sz w:val="28"/>
    </w:rPr>
  </w:style>
  <w:style w:type="paragraph" w:customStyle="1" w:styleId="activity-numbered--common--oneline-after-rdg-text">
    <w:name w:val="activity-numbered--common--oneline-after-rdg-text"/>
    <w:basedOn w:val="Normal"/>
    <w:uiPriority w:val="2"/>
    <w:qFormat/>
    <w:rsid w:val="00572595"/>
    <w:pPr>
      <w:keepNext w:val="0"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60" w:after="200" w:line="320" w:lineRule="exact"/>
      <w:ind w:left="568" w:hanging="284"/>
    </w:pPr>
    <w:rPr>
      <w:bCs/>
      <w:color w:val="000000"/>
    </w:rPr>
  </w:style>
  <w:style w:type="paragraph" w:customStyle="1" w:styleId="activity-numbered--common-after-rdg-text">
    <w:name w:val="activity-numbered--common-after-rdg-text"/>
    <w:basedOn w:val="Normal"/>
    <w:uiPriority w:val="2"/>
    <w:qFormat/>
    <w:rsid w:val="00572595"/>
    <w:pPr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120" w:line="320" w:lineRule="exact"/>
      <w:ind w:left="568" w:hanging="284"/>
    </w:pPr>
    <w:rPr>
      <w:bCs/>
      <w:color w:val="000000"/>
    </w:rPr>
  </w:style>
  <w:style w:type="paragraph" w:customStyle="1" w:styleId="activity-numbered--space-before">
    <w:name w:val="activity-numbered--space-before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oneline--mpc4">
    <w:name w:val="activity-oneline--mpc4"/>
    <w:basedOn w:val="Normal"/>
    <w:uiPriority w:val="1"/>
    <w:rsid w:val="00E12FC6"/>
    <w:pPr>
      <w:keepNext w:val="0"/>
      <w:keepLines w:val="0"/>
      <w:tabs>
        <w:tab w:val="left" w:pos="851"/>
        <w:tab w:val="left" w:pos="2835"/>
        <w:tab w:val="left" w:pos="3119"/>
        <w:tab w:val="left" w:pos="5103"/>
        <w:tab w:val="left" w:pos="5387"/>
        <w:tab w:val="left" w:pos="7371"/>
        <w:tab w:val="left" w:pos="7655"/>
      </w:tabs>
      <w:adjustRightInd w:val="0"/>
      <w:snapToGrid w:val="0"/>
      <w:spacing w:line="340" w:lineRule="exact"/>
      <w:ind w:left="568" w:hanging="284"/>
    </w:pPr>
    <w:rPr>
      <w:rFonts w:asciiTheme="minorHAnsi" w:eastAsiaTheme="minorEastAsia" w:hAnsiTheme="minorHAnsi"/>
      <w:lang w:eastAsia="en-GB"/>
    </w:rPr>
  </w:style>
  <w:style w:type="paragraph" w:styleId="Caption">
    <w:name w:val="caption"/>
    <w:aliases w:val="caption"/>
    <w:basedOn w:val="Normal"/>
    <w:next w:val="Normal"/>
    <w:uiPriority w:val="35"/>
    <w:semiHidden/>
    <w:unhideWhenUsed/>
    <w:qFormat/>
    <w:rsid w:val="00572595"/>
    <w:pPr>
      <w:spacing w:after="200" w:line="320" w:lineRule="exact"/>
    </w:pPr>
    <w:rPr>
      <w:iCs/>
      <w:szCs w:val="18"/>
    </w:rPr>
  </w:style>
  <w:style w:type="paragraph" w:customStyle="1" w:styleId="cba-footer">
    <w:name w:val="cba-footer"/>
    <w:basedOn w:val="Normal"/>
    <w:uiPriority w:val="5"/>
    <w:rsid w:val="00572595"/>
    <w:pPr>
      <w:keepNext w:val="0"/>
      <w:keepLines w:val="0"/>
      <w:tabs>
        <w:tab w:val="right" w:pos="9072"/>
      </w:tabs>
      <w:spacing w:before="100" w:beforeAutospacing="1" w:after="100" w:afterAutospacing="1" w:line="340" w:lineRule="exact"/>
    </w:pPr>
    <w:rPr>
      <w:rFonts w:eastAsiaTheme="minorEastAsia"/>
      <w:sz w:val="22"/>
      <w:lang w:eastAsia="en-GB"/>
    </w:rPr>
  </w:style>
  <w:style w:type="character" w:customStyle="1" w:styleId="head-a--italic">
    <w:name w:val="head-a--italic"/>
    <w:basedOn w:val="italic"/>
    <w:qFormat/>
    <w:rsid w:val="00572595"/>
    <w:rPr>
      <w:i/>
      <w:color w:val="auto"/>
    </w:rPr>
  </w:style>
  <w:style w:type="character" w:customStyle="1" w:styleId="head-b--italic">
    <w:name w:val="head-b--italic"/>
    <w:basedOn w:val="DefaultParagraphFont"/>
    <w:qFormat/>
    <w:rsid w:val="00572595"/>
    <w:rPr>
      <w:i/>
      <w:color w:val="808080" w:themeColor="background1" w:themeShade="80"/>
    </w:rPr>
  </w:style>
  <w:style w:type="character" w:customStyle="1" w:styleId="head-c--italic">
    <w:name w:val="head-c--italic"/>
    <w:basedOn w:val="DefaultParagraphFont"/>
    <w:qFormat/>
    <w:rsid w:val="00572595"/>
    <w:rPr>
      <w:i/>
    </w:rPr>
  </w:style>
  <w:style w:type="character" w:customStyle="1" w:styleId="head-d--italic">
    <w:name w:val="head-d--italic"/>
    <w:basedOn w:val="italic"/>
    <w:qFormat/>
    <w:rsid w:val="00572595"/>
    <w:rPr>
      <w:i/>
      <w:color w:val="808080" w:themeColor="background1" w:themeShade="80"/>
    </w:rPr>
  </w:style>
  <w:style w:type="paragraph" w:customStyle="1" w:styleId="paragraph-context--table">
    <w:name w:val="paragraph-context--table"/>
    <w:basedOn w:val="paragraph-context"/>
    <w:uiPriority w:val="4"/>
    <w:qFormat/>
    <w:rsid w:val="00572595"/>
    <w:pPr>
      <w:ind w:left="113" w:right="113"/>
    </w:pPr>
  </w:style>
  <w:style w:type="paragraph" w:customStyle="1" w:styleId="wordpool-text--right">
    <w:name w:val="wordpool-text--right"/>
    <w:basedOn w:val="wordpool-text"/>
    <w:uiPriority w:val="1"/>
    <w:qFormat/>
    <w:rsid w:val="00572595"/>
    <w:pPr>
      <w:spacing w:before="0" w:after="0" w:line="340" w:lineRule="exact"/>
      <w:ind w:left="284" w:right="113"/>
    </w:pPr>
    <w:rPr>
      <w:rFonts w:ascii="Calibri" w:hAnsi="Calibri"/>
    </w:rPr>
  </w:style>
  <w:style w:type="paragraph" w:customStyle="1" w:styleId="activity-dialogue">
    <w:name w:val="activity-dialogue"/>
    <w:uiPriority w:val="2"/>
    <w:qFormat/>
    <w:rsid w:val="00572595"/>
    <w:pPr>
      <w:keepNext/>
      <w:keepLines/>
      <w:tabs>
        <w:tab w:val="left" w:pos="1418"/>
      </w:tabs>
      <w:spacing w:line="34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activity-noContent">
    <w:name w:val="activity-noContent"/>
    <w:basedOn w:val="activity-numbered"/>
    <w:uiPriority w:val="10"/>
    <w:qFormat/>
    <w:rsid w:val="00572595"/>
    <w:pPr>
      <w:spacing w:line="100" w:lineRule="exact"/>
    </w:pPr>
    <w:rPr>
      <w:sz w:val="16"/>
      <w:szCs w:val="20"/>
    </w:rPr>
  </w:style>
  <w:style w:type="paragraph" w:customStyle="1" w:styleId="activity-numbered--right">
    <w:name w:val="activity-numbered--right"/>
    <w:basedOn w:val="activity-numbered"/>
    <w:uiPriority w:val="2"/>
    <w:qFormat/>
    <w:rsid w:val="00572595"/>
    <w:pPr>
      <w:jc w:val="right"/>
    </w:pPr>
  </w:style>
  <w:style w:type="paragraph" w:customStyle="1" w:styleId="activity-unnumbered--table">
    <w:name w:val="activity-unnumbered--table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</w:pPr>
    <w:rPr>
      <w:rFonts w:ascii="Calibri" w:eastAsia="Calibri" w:hAnsi="Calibri" w:cs="Times New Roman"/>
      <w:bCs/>
      <w:color w:val="000000"/>
    </w:rPr>
  </w:style>
  <w:style w:type="character" w:customStyle="1" w:styleId="assess-image">
    <w:name w:val="assess-image"/>
    <w:uiPriority w:val="7"/>
    <w:rsid w:val="00A832D9"/>
    <w:rPr>
      <w:caps w:val="0"/>
      <w:smallCaps w:val="0"/>
      <w:strike w:val="0"/>
      <w:dstrike w:val="0"/>
      <w:vanish w:val="0"/>
      <w:color w:val="FF0000"/>
      <w:w w:val="100"/>
      <w:kern w:val="0"/>
      <w:position w:val="-6"/>
      <w:vertAlign w:val="baseline"/>
    </w:rPr>
  </w:style>
  <w:style w:type="paragraph" w:customStyle="1" w:styleId="Name">
    <w:name w:val="Name"/>
    <w:basedOn w:val="Normal"/>
    <w:uiPriority w:val="7"/>
    <w:qFormat/>
    <w:rsid w:val="00572595"/>
    <w:pPr>
      <w:spacing w:before="120" w:line="300" w:lineRule="exact"/>
    </w:pPr>
    <w:rPr>
      <w:rFonts w:ascii="Arial" w:hAnsi="Arial"/>
      <w:color w:val="000000"/>
      <w:sz w:val="21"/>
    </w:rPr>
  </w:style>
  <w:style w:type="paragraph" w:customStyle="1" w:styleId="paragraph">
    <w:name w:val="paragraph"/>
    <w:basedOn w:val="Normal"/>
    <w:rsid w:val="00572595"/>
    <w:pPr>
      <w:keepNext w:val="0"/>
      <w:keepLines w:val="0"/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paragraph" w:customStyle="1" w:styleId="text-message--head">
    <w:name w:val="tex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text-message--left">
    <w:name w:val="tex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text-message--right">
    <w:name w:val="tex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table" w:customStyle="1" w:styleId="wordpool-tableimages">
    <w:name w:val="wordpool-table.images"/>
    <w:basedOn w:val="TableNormal"/>
    <w:uiPriority w:val="99"/>
    <w:rsid w:val="00572595"/>
    <w:pPr>
      <w:spacing w:after="120" w:line="340" w:lineRule="exact"/>
      <w:jc w:val="center"/>
    </w:pPr>
    <w:rPr>
      <w:rFonts w:ascii="Arial" w:eastAsia="Calibri" w:hAnsi="Arial" w:cs="Times New Roman"/>
      <w:color w:val="000000"/>
      <w:sz w:val="22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</w:tblPr>
    <w:tcPr>
      <w:vAlign w:val="center"/>
    </w:tcPr>
  </w:style>
  <w:style w:type="paragraph" w:customStyle="1" w:styleId="activity-oneline--mpc--first-and-last">
    <w:name w:val="activity-oneline--mpc--first-and-last"/>
    <w:basedOn w:val="activity-oneline--mpc"/>
    <w:uiPriority w:val="1"/>
    <w:qFormat/>
    <w:rsid w:val="00E12FC6"/>
    <w:pPr>
      <w:keepLines w:val="0"/>
      <w:widowControl w:val="0"/>
    </w:pPr>
  </w:style>
  <w:style w:type="paragraph" w:customStyle="1" w:styleId="activity-numbered--true-false">
    <w:name w:val="activity-numbered--true-false"/>
    <w:uiPriority w:val="1"/>
    <w:qFormat/>
    <w:rsid w:val="000F6548"/>
    <w:pPr>
      <w:keepNext/>
      <w:keepLines/>
      <w:tabs>
        <w:tab w:val="right" w:pos="5670"/>
        <w:tab w:val="right" w:pos="9072"/>
      </w:tabs>
      <w:snapToGrid w:val="0"/>
      <w:spacing w:line="320" w:lineRule="exact"/>
      <w:ind w:left="568" w:hanging="284"/>
    </w:pPr>
    <w:rPr>
      <w:rFonts w:eastAsia="Calibri" w:cs="Times New Roman"/>
      <w:bCs/>
      <w:color w:val="000000"/>
    </w:rPr>
  </w:style>
  <w:style w:type="paragraph" w:customStyle="1" w:styleId="activity-numbered--match-images">
    <w:name w:val="activity-numbered--match-images"/>
    <w:basedOn w:val="activity-numbered"/>
    <w:uiPriority w:val="1"/>
    <w:qFormat/>
    <w:rsid w:val="00D7336E"/>
    <w:pPr>
      <w:tabs>
        <w:tab w:val="clear" w:pos="851"/>
        <w:tab w:val="clear" w:pos="992"/>
        <w:tab w:val="clear" w:pos="1276"/>
        <w:tab w:val="clear" w:pos="1418"/>
        <w:tab w:val="clear" w:pos="3402"/>
        <w:tab w:val="clear" w:pos="3686"/>
        <w:tab w:val="clear" w:pos="4820"/>
        <w:tab w:val="left" w:pos="2835"/>
        <w:tab w:val="left" w:pos="3119"/>
        <w:tab w:val="left" w:pos="5103"/>
      </w:tabs>
    </w:pPr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09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48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6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56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62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2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11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3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2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0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82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91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95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98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71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411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87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20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73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23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37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07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9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23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27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6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9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6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2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0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26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93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6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7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46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100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77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07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8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66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88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942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g"/><Relationship Id="rId18" Type="http://schemas.openxmlformats.org/officeDocument/2006/relationships/image" Target="media/image8.jpeg"/><Relationship Id="rId26" Type="http://schemas.openxmlformats.org/officeDocument/2006/relationships/image" Target="media/image16.jpg"/><Relationship Id="rId39" Type="http://schemas.openxmlformats.org/officeDocument/2006/relationships/image" Target="media/image280.emf"/><Relationship Id="rId21" Type="http://schemas.openxmlformats.org/officeDocument/2006/relationships/image" Target="media/image11.jpeg"/><Relationship Id="rId34" Type="http://schemas.openxmlformats.org/officeDocument/2006/relationships/image" Target="media/image24.jpg"/><Relationship Id="rId42" Type="http://schemas.openxmlformats.org/officeDocument/2006/relationships/footer" Target="footer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image" Target="media/image19.jpg"/><Relationship Id="rId41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24" Type="http://schemas.openxmlformats.org/officeDocument/2006/relationships/image" Target="media/image14.jpg"/><Relationship Id="rId32" Type="http://schemas.openxmlformats.org/officeDocument/2006/relationships/image" Target="media/image22.jpg"/><Relationship Id="rId37" Type="http://schemas.openxmlformats.org/officeDocument/2006/relationships/image" Target="media/image27.jpg"/><Relationship Id="rId40" Type="http://schemas.openxmlformats.org/officeDocument/2006/relationships/image" Target="media/image29.jpeg"/><Relationship Id="rId5" Type="http://schemas.openxmlformats.org/officeDocument/2006/relationships/numbering" Target="numbering.xml"/><Relationship Id="rId15" Type="http://schemas.openxmlformats.org/officeDocument/2006/relationships/image" Target="media/image5.jpg"/><Relationship Id="rId23" Type="http://schemas.openxmlformats.org/officeDocument/2006/relationships/image" Target="media/image13.emf"/><Relationship Id="rId28" Type="http://schemas.openxmlformats.org/officeDocument/2006/relationships/image" Target="media/image18.emf"/><Relationship Id="rId36" Type="http://schemas.openxmlformats.org/officeDocument/2006/relationships/image" Target="media/image26.jpg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image" Target="media/image21.jpg"/><Relationship Id="rId44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g"/><Relationship Id="rId35" Type="http://schemas.openxmlformats.org/officeDocument/2006/relationships/image" Target="media/image25.jpg"/><Relationship Id="rId43" Type="http://schemas.openxmlformats.org/officeDocument/2006/relationships/fontTable" Target="fontTable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g"/><Relationship Id="rId33" Type="http://schemas.openxmlformats.org/officeDocument/2006/relationships/image" Target="media/image23.jpg"/><Relationship Id="rId38" Type="http://schemas.openxmlformats.org/officeDocument/2006/relationships/image" Target="media/image28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0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freia\Downloads\CBA%20Primary%20author%20template%20C%20V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1">
            <a:lumMod val="85000"/>
          </a:schemeClr>
        </a:solidFill>
        <a:ln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975D18DB535449907CCB543CE9A246" ma:contentTypeVersion="9" ma:contentTypeDescription="Create a new document." ma:contentTypeScope="" ma:versionID="f97001b1ceccef1444442476040f30ce">
  <xsd:schema xmlns:xsd="http://www.w3.org/2001/XMLSchema" xmlns:xs="http://www.w3.org/2001/XMLSchema" xmlns:p="http://schemas.microsoft.com/office/2006/metadata/properties" xmlns:ns2="c1820628-dc9e-427a-8eba-50e730be40f5" targetNamespace="http://schemas.microsoft.com/office/2006/metadata/properties" ma:root="true" ma:fieldsID="56a0b7f56de52671a9f48606e9e145c5" ns2:_="">
    <xsd:import namespace="c1820628-dc9e-427a-8eba-50e730be40f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820628-dc9e-427a-8eba-50e730be40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9587788-EAA9-4D61-BF13-79D4A2E1B7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1820628-dc9e-427a-8eba-50e730be40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017EF72-34DF-4087-B10D-82A3A75D97A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43C979C-0BB7-4148-B0AA-126C76E2D17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E18AF6F9-ED67-9F4D-ACAF-30E981DD5A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C:\Users\freia\Downloads\CBA Primary author template C V4.dotx</Template>
  <TotalTime>107</TotalTime>
  <Pages>4</Pages>
  <Words>293</Words>
  <Characters>1671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Freia Layfield</dc:creator>
  <cp:keywords/>
  <dc:description/>
  <cp:lastModifiedBy>Microsoft Office User</cp:lastModifiedBy>
  <cp:revision>14</cp:revision>
  <cp:lastPrinted>2022-05-10T10:42:00Z</cp:lastPrinted>
  <dcterms:created xsi:type="dcterms:W3CDTF">2022-05-11T05:57:00Z</dcterms:created>
  <dcterms:modified xsi:type="dcterms:W3CDTF">2022-06-30T09:38:00Z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9f61502-7731-4690-a118-333634878cc9_Enabled">
    <vt:lpwstr>true</vt:lpwstr>
  </property>
  <property fmtid="{D5CDD505-2E9C-101B-9397-08002B2CF9AE}" pid="3" name="MSIP_Label_89f61502-7731-4690-a118-333634878cc9_SetDate">
    <vt:lpwstr>2020-05-18T12:51:45Z</vt:lpwstr>
  </property>
  <property fmtid="{D5CDD505-2E9C-101B-9397-08002B2CF9AE}" pid="4" name="MSIP_Label_89f61502-7731-4690-a118-333634878cc9_Method">
    <vt:lpwstr>Standard</vt:lpwstr>
  </property>
  <property fmtid="{D5CDD505-2E9C-101B-9397-08002B2CF9AE}" pid="5" name="MSIP_Label_89f61502-7731-4690-a118-333634878cc9_Name">
    <vt:lpwstr>Internal</vt:lpwstr>
  </property>
  <property fmtid="{D5CDD505-2E9C-101B-9397-08002B2CF9AE}" pid="6" name="MSIP_Label_89f61502-7731-4690-a118-333634878cc9_SiteId">
    <vt:lpwstr>91761b62-4c45-43f5-9f0e-be8ad9b551ff</vt:lpwstr>
  </property>
  <property fmtid="{D5CDD505-2E9C-101B-9397-08002B2CF9AE}" pid="7" name="MSIP_Label_89f61502-7731-4690-a118-333634878cc9_ActionId">
    <vt:lpwstr>34af40e9-8555-49a0-9543-000062bd4c79</vt:lpwstr>
  </property>
  <property fmtid="{D5CDD505-2E9C-101B-9397-08002B2CF9AE}" pid="8" name="MSIP_Label_89f61502-7731-4690-a118-333634878cc9_ContentBits">
    <vt:lpwstr>0</vt:lpwstr>
  </property>
  <property fmtid="{D5CDD505-2E9C-101B-9397-08002B2CF9AE}" pid="9" name="ContentTypeId">
    <vt:lpwstr>0x01010087975D18DB535449907CCB543CE9A246</vt:lpwstr>
  </property>
</Properties>
</file>